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464680" w14:textId="77A52CA3" w:rsidR="00DB4005" w:rsidRPr="007058FD" w:rsidRDefault="00DB4005" w:rsidP="00677C70">
      <w:pPr>
        <w:widowControl w:val="0"/>
        <w:tabs>
          <w:tab w:val="left" w:pos="6289"/>
        </w:tabs>
        <w:spacing w:after="0"/>
        <w:rPr>
          <w:rFonts w:eastAsia="맑은 고딕"/>
          <w:b/>
          <w:noProof/>
          <w:sz w:val="24"/>
          <w:lang w:val="en-US" w:eastAsia="ko-KR"/>
        </w:rPr>
      </w:pPr>
      <w:r w:rsidRPr="00677C70">
        <w:rPr>
          <w:b/>
          <w:noProof/>
          <w:sz w:val="24"/>
          <w:lang w:val="en-US"/>
        </w:rPr>
        <w:t>3GPP TSG-RAN2 Meeting #103</w:t>
      </w:r>
      <w:r w:rsidR="007058FD">
        <w:rPr>
          <w:rFonts w:eastAsia="맑은 고딕" w:hint="eastAsia"/>
          <w:b/>
          <w:noProof/>
          <w:sz w:val="24"/>
          <w:lang w:val="en-US" w:eastAsia="ko-KR"/>
        </w:rPr>
        <w:t>bis</w:t>
      </w:r>
      <w:r w:rsidRPr="00677C70">
        <w:rPr>
          <w:b/>
          <w:noProof/>
          <w:sz w:val="24"/>
          <w:lang w:val="en-US"/>
        </w:rPr>
        <w:t xml:space="preserve"> </w:t>
      </w:r>
      <w:r w:rsidR="007058FD">
        <w:rPr>
          <w:rFonts w:eastAsia="맑은 고딕" w:hint="eastAsia"/>
          <w:b/>
          <w:noProof/>
          <w:sz w:val="24"/>
          <w:lang w:val="en-US" w:eastAsia="ko-KR"/>
        </w:rPr>
        <w:t xml:space="preserve">      </w:t>
      </w:r>
      <w:r w:rsidRPr="00677C70">
        <w:rPr>
          <w:b/>
          <w:noProof/>
          <w:sz w:val="24"/>
          <w:lang w:val="en-US"/>
        </w:rPr>
        <w:t xml:space="preserve">                            </w:t>
      </w:r>
      <w:r w:rsidR="00677C70">
        <w:rPr>
          <w:rFonts w:eastAsia="맑은 고딕" w:hint="eastAsia"/>
          <w:b/>
          <w:noProof/>
          <w:sz w:val="24"/>
          <w:lang w:val="en-US" w:eastAsia="ko-KR"/>
        </w:rPr>
        <w:t xml:space="preserve">  </w:t>
      </w:r>
      <w:r w:rsidRPr="00F37355">
        <w:rPr>
          <w:b/>
          <w:i/>
          <w:noProof/>
          <w:sz w:val="24"/>
          <w:lang w:val="en-US"/>
        </w:rPr>
        <w:t>R2-</w:t>
      </w:r>
      <w:r w:rsidR="009A7DD6" w:rsidRPr="009A7DD6">
        <w:rPr>
          <w:b/>
          <w:i/>
          <w:noProof/>
          <w:sz w:val="24"/>
          <w:lang w:val="en-US"/>
        </w:rPr>
        <w:t>1815175</w:t>
      </w:r>
      <w:bookmarkStart w:id="0" w:name="_GoBack"/>
      <w:bookmarkEnd w:id="0"/>
    </w:p>
    <w:p w14:paraId="6F97318F" w14:textId="4C341F24" w:rsidR="00DB4005" w:rsidRPr="00677C70" w:rsidRDefault="00677C70" w:rsidP="00677C70">
      <w:pPr>
        <w:widowControl w:val="0"/>
        <w:tabs>
          <w:tab w:val="left" w:pos="6289"/>
        </w:tabs>
        <w:spacing w:after="0"/>
        <w:rPr>
          <w:b/>
          <w:noProof/>
          <w:sz w:val="24"/>
          <w:lang w:val="en-US"/>
        </w:rPr>
      </w:pPr>
      <w:r w:rsidRPr="00677C70">
        <w:rPr>
          <w:rFonts w:hint="eastAsia"/>
          <w:b/>
          <w:noProof/>
          <w:sz w:val="24"/>
          <w:lang w:val="en-US"/>
        </w:rPr>
        <w:t>Chengdu</w:t>
      </w:r>
      <w:r w:rsidR="00DB4005" w:rsidRPr="00677C70">
        <w:rPr>
          <w:b/>
          <w:noProof/>
          <w:sz w:val="24"/>
          <w:lang w:val="en-US"/>
        </w:rPr>
        <w:t xml:space="preserve">, </w:t>
      </w:r>
      <w:r w:rsidRPr="00677C70">
        <w:rPr>
          <w:rFonts w:hint="eastAsia"/>
          <w:b/>
          <w:noProof/>
          <w:sz w:val="24"/>
          <w:lang w:val="en-US"/>
        </w:rPr>
        <w:t>China</w:t>
      </w:r>
      <w:r w:rsidR="00DB4005" w:rsidRPr="00677C70">
        <w:rPr>
          <w:b/>
          <w:noProof/>
          <w:sz w:val="24"/>
          <w:lang w:val="en-US"/>
        </w:rPr>
        <w:t xml:space="preserve">, </w:t>
      </w:r>
      <w:r w:rsidRPr="00677C70">
        <w:rPr>
          <w:rFonts w:hint="eastAsia"/>
          <w:b/>
          <w:noProof/>
          <w:sz w:val="24"/>
          <w:lang w:val="en-US"/>
        </w:rPr>
        <w:t>8</w:t>
      </w:r>
      <w:r w:rsidR="00DB4005" w:rsidRPr="00677C70">
        <w:rPr>
          <w:b/>
          <w:noProof/>
          <w:sz w:val="24"/>
          <w:lang w:val="en-US"/>
        </w:rPr>
        <w:t xml:space="preserve">th - </w:t>
      </w:r>
      <w:r w:rsidRPr="00677C70">
        <w:rPr>
          <w:rFonts w:hint="eastAsia"/>
          <w:b/>
          <w:noProof/>
          <w:sz w:val="24"/>
          <w:lang w:val="en-US"/>
        </w:rPr>
        <w:t>12</w:t>
      </w:r>
      <w:r w:rsidR="00DB4005" w:rsidRPr="00677C70">
        <w:rPr>
          <w:b/>
          <w:noProof/>
          <w:sz w:val="24"/>
          <w:lang w:val="en-US"/>
        </w:rPr>
        <w:t xml:space="preserve">th </w:t>
      </w:r>
      <w:r w:rsidRPr="00677C70">
        <w:rPr>
          <w:rFonts w:hint="eastAsia"/>
          <w:b/>
          <w:noProof/>
          <w:sz w:val="24"/>
          <w:lang w:val="en-US"/>
        </w:rPr>
        <w:t>Oct</w:t>
      </w:r>
      <w:r w:rsidR="00DB4005" w:rsidRPr="00677C70">
        <w:rPr>
          <w:b/>
          <w:noProof/>
          <w:sz w:val="24"/>
          <w:lang w:val="en-US"/>
        </w:rPr>
        <w:t xml:space="preserve"> 2018        </w:t>
      </w:r>
      <w:r w:rsidRPr="00677C70">
        <w:rPr>
          <w:rFonts w:hint="eastAsia"/>
          <w:b/>
          <w:noProof/>
          <w:sz w:val="24"/>
          <w:lang w:val="en-US"/>
        </w:rPr>
        <w:t xml:space="preserve">                 </w:t>
      </w:r>
      <w:r w:rsidRPr="00677C70">
        <w:rPr>
          <w:rFonts w:hint="eastAsia"/>
          <w:b/>
          <w:i/>
          <w:noProof/>
          <w:sz w:val="18"/>
          <w:lang w:val="en-US"/>
        </w:rPr>
        <w:t>resubmission</w:t>
      </w:r>
      <w:r w:rsidRPr="00677C70">
        <w:rPr>
          <w:b/>
          <w:i/>
          <w:noProof/>
          <w:sz w:val="18"/>
          <w:lang w:val="en-US"/>
        </w:rPr>
        <w:t xml:space="preserve"> of R2-1812585</w:t>
      </w:r>
    </w:p>
    <w:p w14:paraId="2ABEE483" w14:textId="77777777" w:rsidR="00F13DC6" w:rsidRPr="00F13DC6" w:rsidRDefault="00F13DC6" w:rsidP="00DB4005">
      <w:pPr>
        <w:tabs>
          <w:tab w:val="left" w:pos="1985"/>
          <w:tab w:val="left" w:pos="8931"/>
        </w:tabs>
        <w:spacing w:after="60" w:line="288" w:lineRule="auto"/>
        <w:rPr>
          <w:rFonts w:eastAsia="맑은 고딕"/>
          <w:b/>
          <w:noProof/>
          <w:sz w:val="24"/>
          <w:lang w:eastAsia="ko-KR"/>
        </w:rPr>
      </w:pPr>
    </w:p>
    <w:p w14:paraId="76D80A27" w14:textId="40727E43" w:rsidR="00FE6763" w:rsidRPr="00D56F03" w:rsidRDefault="00FE6763" w:rsidP="00DB4005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5C24C0" w:rsidRPr="005C24C0">
        <w:rPr>
          <w:rFonts w:ascii="Times New Roman" w:hAnsi="Times New Roman"/>
          <w:noProof/>
          <w:sz w:val="28"/>
          <w:szCs w:val="28"/>
          <w:lang w:val="en-US" w:eastAsia="ko-KR"/>
        </w:rPr>
        <w:t>10.4.1.3.8</w:t>
      </w:r>
      <w:r w:rsidR="008D30CA" w:rsidRPr="005C24C0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</w:t>
      </w:r>
      <w:r w:rsidR="0073598A" w:rsidRPr="005C24C0">
        <w:rPr>
          <w:rFonts w:ascii="Times New Roman" w:hAnsi="Times New Roman"/>
          <w:noProof/>
          <w:sz w:val="28"/>
          <w:szCs w:val="28"/>
          <w:lang w:val="en-US" w:eastAsia="ko-KR"/>
        </w:rPr>
        <w:t>(</w:t>
      </w:r>
      <w:r w:rsidR="008D30CA" w:rsidRPr="005C24C0">
        <w:rPr>
          <w:rFonts w:ascii="Times New Roman" w:hAnsi="Times New Roman"/>
          <w:noProof/>
          <w:sz w:val="28"/>
          <w:szCs w:val="28"/>
          <w:lang w:val="en-US" w:eastAsia="ko-KR"/>
        </w:rPr>
        <w:t>NR_newRAT-Core</w:t>
      </w:r>
      <w:r w:rsidR="0073598A" w:rsidRPr="005C24C0">
        <w:rPr>
          <w:rFonts w:ascii="Times New Roman" w:hAnsi="Times New Roman"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01224A68" w14:textId="367EE3E0" w:rsidR="00FE6763" w:rsidRPr="00721E0C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b/>
          <w:noProof/>
          <w:sz w:val="24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</w:r>
      <w:r w:rsidR="001A0940"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 xml:space="preserve">: </w:t>
      </w:r>
      <w:r w:rsidR="00721E0C">
        <w:rPr>
          <w:rFonts w:ascii="Times New Roman" w:eastAsia="맑은 고딕" w:hAnsi="Times New Roman"/>
          <w:noProof/>
          <w:sz w:val="24"/>
          <w:szCs w:val="28"/>
          <w:lang w:val="en-US" w:eastAsia="ko-KR"/>
        </w:rPr>
        <w:t xml:space="preserve">Further consideration on </w:t>
      </w:r>
      <w:r w:rsidR="00721E0C">
        <w:rPr>
          <w:rFonts w:ascii="Times New Roman" w:eastAsia="맑은 고딕" w:hAnsi="Times New Roman" w:hint="eastAsia"/>
          <w:noProof/>
          <w:sz w:val="24"/>
          <w:szCs w:val="28"/>
          <w:lang w:val="en-US" w:eastAsia="ko-KR"/>
        </w:rPr>
        <w:t>h</w:t>
      </w:r>
      <w:r w:rsidR="00721E0C" w:rsidRPr="00721E0C">
        <w:rPr>
          <w:rFonts w:ascii="Times New Roman" w:eastAsia="맑은 고딕" w:hAnsi="Times New Roman"/>
          <w:noProof/>
          <w:sz w:val="24"/>
          <w:szCs w:val="28"/>
          <w:lang w:val="en-US" w:eastAsia="ko-KR"/>
        </w:rPr>
        <w:t>andling of DRB integrity verification failure</w:t>
      </w:r>
    </w:p>
    <w:p w14:paraId="1B8D171B" w14:textId="77777777" w:rsidR="00FE6763" w:rsidRPr="00D56F03" w:rsidRDefault="00FE6763" w:rsidP="00FE6763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 w:rsidRPr="00D56F03"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Pr="00D56F03"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3BD89550" w14:textId="7EC02B52" w:rsidR="00E4252F" w:rsidRDefault="002E01A5" w:rsidP="00E4252F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Introduction</w:t>
      </w:r>
      <w:bookmarkStart w:id="1" w:name="_Ref178064866"/>
    </w:p>
    <w:p w14:paraId="26646DC3" w14:textId="32AD5F0C" w:rsidR="008C1811" w:rsidRDefault="008C1811" w:rsidP="00A9533A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8C1811">
        <w:rPr>
          <w:rFonts w:ascii="Times New Roman" w:eastAsia="맑은 고딕" w:hAnsi="Times New Roman"/>
          <w:sz w:val="22"/>
          <w:lang w:eastAsia="ko-KR"/>
        </w:rPr>
        <w:t xml:space="preserve">DRB integrity check handling </w:t>
      </w:r>
      <w:r>
        <w:rPr>
          <w:rFonts w:ascii="Times New Roman" w:eastAsia="맑은 고딕" w:hAnsi="Times New Roman"/>
          <w:sz w:val="22"/>
          <w:lang w:eastAsia="ko-KR"/>
        </w:rPr>
        <w:t xml:space="preserve">was </w:t>
      </w:r>
      <w:r w:rsidRPr="008C1811">
        <w:rPr>
          <w:rFonts w:ascii="Times New Roman" w:eastAsia="맑은 고딕" w:hAnsi="Times New Roman"/>
          <w:sz w:val="22"/>
          <w:lang w:eastAsia="ko-KR"/>
        </w:rPr>
        <w:t>discussed in RAN2#101bis, the main argument is whether UE need to report to the network when DRB integrity verification check failures are detected, no final agreement was reached and a corresponding LS was agreed to send to SA3 to verify if SA3 has the requirement.</w:t>
      </w:r>
    </w:p>
    <w:p w14:paraId="582132FB" w14:textId="2881A26E" w:rsidR="008C1811" w:rsidRPr="008C1811" w:rsidRDefault="008C1811" w:rsidP="008C1811">
      <w:pPr>
        <w:jc w:val="left"/>
        <w:rPr>
          <w:rFonts w:ascii="Times New Roman" w:eastAsia="맑은 고딕" w:hAnsi="Times New Roman"/>
          <w:sz w:val="22"/>
          <w:lang w:val="en-US" w:eastAsia="ko-KR"/>
        </w:rPr>
      </w:pPr>
      <w:r w:rsidRPr="008C1811">
        <w:rPr>
          <w:rFonts w:ascii="Times New Roman" w:eastAsia="맑은 고딕" w:hAnsi="Times New Roman"/>
          <w:sz w:val="22"/>
          <w:lang w:val="en-US" w:eastAsia="ko-KR"/>
        </w:rPr>
        <w:t>SA3 reply LS in RAN2#102[</w:t>
      </w:r>
      <w:r w:rsidR="003733F4">
        <w:rPr>
          <w:rFonts w:ascii="Times New Roman" w:eastAsia="맑은 고딕" w:hAnsi="Times New Roman" w:hint="eastAsia"/>
          <w:sz w:val="22"/>
          <w:lang w:val="en-US" w:eastAsia="ko-KR"/>
        </w:rPr>
        <w:t>1</w:t>
      </w:r>
      <w:r w:rsidRPr="008C1811">
        <w:rPr>
          <w:rFonts w:ascii="Times New Roman" w:eastAsia="맑은 고딕" w:hAnsi="Times New Roman"/>
          <w:sz w:val="22"/>
          <w:lang w:val="en-US" w:eastAsia="ko-KR"/>
        </w:rPr>
        <w:t>]:</w:t>
      </w:r>
    </w:p>
    <w:p w14:paraId="5F66BC47" w14:textId="63F0AD8E" w:rsidR="008C1811" w:rsidRPr="0016583C" w:rsidRDefault="008C1811" w:rsidP="00086345">
      <w:pPr>
        <w:pStyle w:val="af8"/>
        <w:numPr>
          <w:ilvl w:val="0"/>
          <w:numId w:val="43"/>
        </w:numPr>
        <w:ind w:leftChars="0"/>
        <w:jc w:val="left"/>
        <w:rPr>
          <w:rFonts w:ascii="Times New Roman" w:eastAsia="맑은 고딕" w:hAnsi="Times New Roman"/>
          <w:sz w:val="22"/>
          <w:lang w:val="en-US" w:eastAsia="ko-KR"/>
        </w:rPr>
      </w:pPr>
      <w:r w:rsidRPr="0016583C">
        <w:rPr>
          <w:rFonts w:ascii="Times New Roman" w:eastAsia="맑은 고딕" w:hAnsi="Times New Roman"/>
          <w:sz w:val="22"/>
          <w:lang w:val="en-US" w:eastAsia="ko-KR"/>
        </w:rPr>
        <w:t>In Rel-15, SA3 has no security requirement for the UE to report DRB IP verification failures. SA3 will study this issue to determine whether such reporting is useful.</w:t>
      </w:r>
    </w:p>
    <w:p w14:paraId="20421567" w14:textId="434E36EC" w:rsidR="008C1811" w:rsidRPr="008C1811" w:rsidRDefault="008C1811" w:rsidP="008C1811">
      <w:pPr>
        <w:jc w:val="left"/>
        <w:rPr>
          <w:rFonts w:ascii="Times New Roman" w:eastAsia="맑은 고딕" w:hAnsi="Times New Roman"/>
          <w:sz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lang w:val="en-US" w:eastAsia="ko-KR"/>
        </w:rPr>
        <w:t xml:space="preserve">However, </w:t>
      </w:r>
      <w:r w:rsidR="00E0172F">
        <w:rPr>
          <w:rFonts w:ascii="Times New Roman" w:eastAsia="맑은 고딕" w:hAnsi="Times New Roman"/>
          <w:sz w:val="22"/>
          <w:lang w:eastAsia="ko-KR"/>
        </w:rPr>
        <w:t>even</w:t>
      </w:r>
      <w:r w:rsidR="00E0172F">
        <w:rPr>
          <w:rFonts w:ascii="Times New Roman" w:eastAsia="맑은 고딕" w:hAnsi="Times New Roman" w:hint="eastAsia"/>
          <w:sz w:val="22"/>
          <w:lang w:eastAsia="ko-KR"/>
        </w:rPr>
        <w:t xml:space="preserve"> if </w:t>
      </w:r>
      <w:r w:rsidR="009E35DA">
        <w:rPr>
          <w:rFonts w:ascii="Times New Roman" w:eastAsia="맑은 고딕" w:hAnsi="Times New Roman"/>
          <w:sz w:val="22"/>
          <w:lang w:eastAsia="ko-KR"/>
        </w:rPr>
        <w:t xml:space="preserve">SA3 </w:t>
      </w:r>
      <w:r w:rsidR="00E0172F">
        <w:rPr>
          <w:rFonts w:ascii="Times New Roman" w:eastAsia="맑은 고딕" w:hAnsi="Times New Roman"/>
          <w:sz w:val="22"/>
          <w:lang w:eastAsia="ko-KR"/>
        </w:rPr>
        <w:t xml:space="preserve">replied the LS from </w:t>
      </w:r>
      <w:r w:rsidR="009E35DA">
        <w:rPr>
          <w:rFonts w:ascii="Times New Roman" w:eastAsia="맑은 고딕" w:hAnsi="Times New Roman"/>
          <w:sz w:val="22"/>
          <w:lang w:eastAsia="ko-KR"/>
        </w:rPr>
        <w:t>RAN2</w:t>
      </w:r>
      <w:r w:rsidR="00E0172F">
        <w:rPr>
          <w:rFonts w:ascii="Times New Roman" w:eastAsia="맑은 고딕" w:hAnsi="Times New Roman"/>
          <w:sz w:val="22"/>
          <w:lang w:eastAsia="ko-KR"/>
        </w:rPr>
        <w:t xml:space="preserve">, 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it is ambiguous what is the UE’s </w:t>
      </w:r>
      <w:r>
        <w:rPr>
          <w:rFonts w:ascii="Times New Roman" w:eastAsia="맑은 고딕" w:hAnsi="Times New Roman"/>
          <w:sz w:val="22"/>
          <w:lang w:eastAsia="ko-KR"/>
        </w:rPr>
        <w:t xml:space="preserve">behaviour </w:t>
      </w:r>
      <w:r>
        <w:rPr>
          <w:rFonts w:ascii="Times New Roman" w:eastAsia="맑은 고딕" w:hAnsi="Times New Roman"/>
          <w:sz w:val="22"/>
          <w:lang w:val="en-US" w:eastAsia="ko-KR"/>
        </w:rPr>
        <w:t xml:space="preserve">when the DRB IP failure occurs, i.e., DRB verification failure. In this contribution, we show our views on UE’s </w:t>
      </w:r>
      <w:r>
        <w:rPr>
          <w:rFonts w:ascii="Times New Roman" w:eastAsia="맑은 고딕" w:hAnsi="Times New Roman"/>
          <w:sz w:val="22"/>
          <w:lang w:eastAsia="ko-KR"/>
        </w:rPr>
        <w:t xml:space="preserve">behaviour </w:t>
      </w:r>
      <w:r>
        <w:rPr>
          <w:rFonts w:ascii="Times New Roman" w:eastAsia="맑은 고딕" w:hAnsi="Times New Roman"/>
          <w:sz w:val="22"/>
          <w:lang w:val="en-US" w:eastAsia="ko-KR"/>
        </w:rPr>
        <w:t>in case of the DRB IP failure.</w:t>
      </w:r>
    </w:p>
    <w:p w14:paraId="4F8D1217" w14:textId="63A536B8" w:rsidR="00247CD9" w:rsidRDefault="002E01A5" w:rsidP="00F1019D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 w:rsidRPr="00D56F03"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0E4063D7" w14:textId="57C86099" w:rsidR="003D7F6F" w:rsidRDefault="008C1811" w:rsidP="00B52694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In LTE, </w:t>
      </w:r>
      <w:r w:rsidR="003D7F6F">
        <w:rPr>
          <w:rFonts w:ascii="Times New Roman" w:eastAsia="맑은 고딕" w:hAnsi="Times New Roman"/>
          <w:sz w:val="22"/>
          <w:lang w:eastAsia="ko-KR"/>
        </w:rPr>
        <w:t>the integrity protection and verification are only applicable for SRBs.</w:t>
      </w:r>
      <w:r w:rsidR="003D7F6F">
        <w:rPr>
          <w:rFonts w:ascii="Times New Roman" w:eastAsia="맑은 고딕" w:hAnsi="Times New Roman" w:hint="eastAsia"/>
          <w:sz w:val="22"/>
          <w:lang w:eastAsia="ko-KR"/>
        </w:rPr>
        <w:t xml:space="preserve"> W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hen the IP failure </w:t>
      </w:r>
      <w:r>
        <w:rPr>
          <w:rFonts w:ascii="Times New Roman" w:eastAsia="맑은 고딕" w:hAnsi="Times New Roman"/>
          <w:sz w:val="22"/>
          <w:lang w:eastAsia="ko-KR"/>
        </w:rPr>
        <w:t>occurs</w:t>
      </w:r>
      <w:r>
        <w:rPr>
          <w:rFonts w:ascii="Times New Roman" w:eastAsia="맑은 고딕" w:hAnsi="Times New Roman" w:hint="eastAsia"/>
          <w:sz w:val="22"/>
          <w:lang w:eastAsia="ko-KR"/>
        </w:rPr>
        <w:t>,</w:t>
      </w:r>
      <w:r>
        <w:rPr>
          <w:rFonts w:ascii="Times New Roman" w:eastAsia="맑은 고딕" w:hAnsi="Times New Roman"/>
          <w:sz w:val="22"/>
          <w:lang w:eastAsia="ko-KR"/>
        </w:rPr>
        <w:t xml:space="preserve"> the RRC </w:t>
      </w:r>
      <w:r w:rsidR="00D3089B">
        <w:rPr>
          <w:rFonts w:ascii="Times New Roman" w:eastAsia="맑은 고딕" w:hAnsi="Times New Roman"/>
          <w:sz w:val="22"/>
          <w:lang w:eastAsia="ko-KR"/>
        </w:rPr>
        <w:t xml:space="preserve">connection </w:t>
      </w:r>
      <w:r>
        <w:rPr>
          <w:rFonts w:ascii="Times New Roman" w:eastAsia="맑은 고딕" w:hAnsi="Times New Roman"/>
          <w:sz w:val="22"/>
          <w:lang w:eastAsia="ko-KR"/>
        </w:rPr>
        <w:t xml:space="preserve">re-establishment </w:t>
      </w:r>
      <w:r w:rsidR="00D3089B">
        <w:rPr>
          <w:rFonts w:ascii="Times New Roman" w:eastAsia="맑은 고딕" w:hAnsi="Times New Roman"/>
          <w:sz w:val="22"/>
          <w:lang w:eastAsia="ko-KR"/>
        </w:rPr>
        <w:t xml:space="preserve">procedure </w:t>
      </w:r>
      <w:r>
        <w:rPr>
          <w:rFonts w:ascii="Times New Roman" w:eastAsia="맑은 고딕" w:hAnsi="Times New Roman"/>
          <w:sz w:val="22"/>
          <w:lang w:eastAsia="ko-KR"/>
        </w:rPr>
        <w:t xml:space="preserve">is performed since </w:t>
      </w:r>
      <w:r w:rsidR="00E0172F">
        <w:rPr>
          <w:rFonts w:ascii="Times New Roman" w:eastAsia="맑은 고딕" w:hAnsi="Times New Roman"/>
          <w:sz w:val="22"/>
          <w:lang w:eastAsia="ko-KR"/>
        </w:rPr>
        <w:t xml:space="preserve">UE considers the IP failure as it </w:t>
      </w:r>
      <w:r>
        <w:rPr>
          <w:rFonts w:ascii="Times New Roman" w:eastAsia="맑은 고딕" w:hAnsi="Times New Roman"/>
          <w:sz w:val="22"/>
          <w:lang w:eastAsia="ko-KR"/>
        </w:rPr>
        <w:t xml:space="preserve">is incurred by </w:t>
      </w:r>
      <w:r w:rsidR="00E0172F">
        <w:rPr>
          <w:rFonts w:ascii="Times New Roman" w:eastAsia="맑은 고딕" w:hAnsi="Times New Roman"/>
          <w:sz w:val="22"/>
          <w:lang w:eastAsia="ko-KR"/>
        </w:rPr>
        <w:t xml:space="preserve">an attacker, e.g., </w:t>
      </w:r>
      <w:r>
        <w:rPr>
          <w:rFonts w:ascii="Times New Roman" w:eastAsia="맑은 고딕" w:hAnsi="Times New Roman"/>
          <w:sz w:val="22"/>
          <w:lang w:eastAsia="ko-KR"/>
        </w:rPr>
        <w:t xml:space="preserve">a man in the middle attack. </w:t>
      </w:r>
    </w:p>
    <w:p w14:paraId="3D2EB5BC" w14:textId="041B5727" w:rsidR="003D7F6F" w:rsidRDefault="00E0172F" w:rsidP="00B52694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In NR, the integrity protection and verification are applicable for DRBs</w:t>
      </w:r>
      <w:r w:rsidR="0003752E">
        <w:rPr>
          <w:rFonts w:ascii="Times New Roman" w:eastAsia="맑은 고딕" w:hAnsi="Times New Roman" w:hint="eastAsia"/>
          <w:sz w:val="22"/>
          <w:lang w:eastAsia="ko-KR"/>
        </w:rPr>
        <w:t xml:space="preserve"> as well</w:t>
      </w:r>
      <w:r>
        <w:rPr>
          <w:rFonts w:ascii="Times New Roman" w:eastAsia="맑은 고딕" w:hAnsi="Times New Roman"/>
          <w:sz w:val="22"/>
          <w:lang w:eastAsia="ko-KR"/>
        </w:rPr>
        <w:t xml:space="preserve">. </w:t>
      </w:r>
      <w:r w:rsidR="003D7F6F">
        <w:rPr>
          <w:rFonts w:ascii="Times New Roman" w:eastAsia="맑은 고딕" w:hAnsi="Times New Roman"/>
          <w:sz w:val="22"/>
          <w:lang w:eastAsia="ko-KR"/>
        </w:rPr>
        <w:t>W</w:t>
      </w:r>
      <w:r w:rsidR="003D7F6F">
        <w:rPr>
          <w:rFonts w:ascii="Times New Roman" w:eastAsia="맑은 고딕" w:hAnsi="Times New Roman" w:hint="eastAsia"/>
          <w:sz w:val="22"/>
          <w:lang w:eastAsia="ko-KR"/>
        </w:rPr>
        <w:t xml:space="preserve">hen the IP failure on DRB happens, the agreed </w:t>
      </w:r>
      <w:r w:rsidR="003D7F6F">
        <w:rPr>
          <w:rFonts w:ascii="Times New Roman" w:eastAsia="맑은 고딕" w:hAnsi="Times New Roman"/>
          <w:sz w:val="22"/>
          <w:lang w:eastAsia="ko-KR"/>
        </w:rPr>
        <w:t>behaviour</w:t>
      </w:r>
      <w:r w:rsidR="003D7F6F">
        <w:rPr>
          <w:rFonts w:ascii="Times New Roman" w:eastAsia="맑은 고딕" w:hAnsi="Times New Roman" w:hint="eastAsia"/>
          <w:sz w:val="22"/>
          <w:lang w:eastAsia="ko-KR"/>
        </w:rPr>
        <w:t xml:space="preserve"> so far is that a </w:t>
      </w:r>
      <w:r w:rsidR="003D7F6F" w:rsidRPr="003D7F6F">
        <w:rPr>
          <w:rFonts w:ascii="Times New Roman" w:eastAsia="맑은 고딕" w:hAnsi="Times New Roman"/>
          <w:sz w:val="22"/>
          <w:lang w:eastAsia="ko-KR"/>
        </w:rPr>
        <w:t>UE discard</w:t>
      </w:r>
      <w:r w:rsidR="00FF1A53">
        <w:rPr>
          <w:rFonts w:ascii="Times New Roman" w:eastAsia="맑은 고딕" w:hAnsi="Times New Roman" w:hint="eastAsia"/>
          <w:sz w:val="22"/>
          <w:lang w:eastAsia="ko-KR"/>
        </w:rPr>
        <w:t>s</w:t>
      </w:r>
      <w:r w:rsidR="003D7F6F" w:rsidRPr="003D7F6F">
        <w:rPr>
          <w:rFonts w:ascii="Times New Roman" w:eastAsia="맑은 고딕" w:hAnsi="Times New Roman"/>
          <w:sz w:val="22"/>
          <w:lang w:eastAsia="ko-KR"/>
        </w:rPr>
        <w:t xml:space="preserve"> any received packet which failed DRB integrity verification check</w:t>
      </w:r>
      <w:r w:rsidR="003D7F6F">
        <w:rPr>
          <w:rFonts w:ascii="Times New Roman" w:eastAsia="맑은 고딕" w:hAnsi="Times New Roman" w:hint="eastAsia"/>
          <w:sz w:val="22"/>
          <w:lang w:eastAsia="ko-KR"/>
        </w:rPr>
        <w:t xml:space="preserve"> and t</w:t>
      </w:r>
      <w:r w:rsidR="003D7F6F" w:rsidRPr="003D7F6F">
        <w:rPr>
          <w:rFonts w:ascii="Times New Roman" w:eastAsia="맑은 고딕" w:hAnsi="Times New Roman"/>
          <w:sz w:val="22"/>
          <w:lang w:eastAsia="ko-KR"/>
        </w:rPr>
        <w:t>he PDCP SN in the receiver is not updated for this DRB.</w:t>
      </w:r>
      <w:r w:rsidR="003F722F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E41425">
        <w:rPr>
          <w:rFonts w:ascii="Times New Roman" w:eastAsia="맑은 고딕" w:hAnsi="Times New Roman"/>
          <w:sz w:val="22"/>
          <w:lang w:eastAsia="ko-KR"/>
        </w:rPr>
        <w:t>A</w:t>
      </w:r>
      <w:r w:rsidR="00E41425">
        <w:rPr>
          <w:rFonts w:ascii="Times New Roman" w:eastAsia="맑은 고딕" w:hAnsi="Times New Roman" w:hint="eastAsia"/>
          <w:sz w:val="22"/>
          <w:lang w:eastAsia="ko-KR"/>
        </w:rPr>
        <w:t xml:space="preserve">ccording to the reply </w:t>
      </w:r>
      <w:r w:rsidR="002A4C4B">
        <w:rPr>
          <w:rFonts w:ascii="Times New Roman" w:eastAsia="맑은 고딕" w:hAnsi="Times New Roman" w:hint="eastAsia"/>
          <w:sz w:val="22"/>
          <w:lang w:eastAsia="ko-KR"/>
        </w:rPr>
        <w:t xml:space="preserve">LS </w:t>
      </w:r>
      <w:r w:rsidR="008924F8">
        <w:rPr>
          <w:rFonts w:ascii="Times New Roman" w:eastAsia="맑은 고딕" w:hAnsi="Times New Roman" w:hint="eastAsia"/>
          <w:sz w:val="22"/>
          <w:lang w:eastAsia="ko-KR"/>
        </w:rPr>
        <w:t>from</w:t>
      </w:r>
      <w:r w:rsidR="00E41425">
        <w:rPr>
          <w:rFonts w:ascii="Times New Roman" w:eastAsia="맑은 고딕" w:hAnsi="Times New Roman" w:hint="eastAsia"/>
          <w:sz w:val="22"/>
          <w:lang w:eastAsia="ko-KR"/>
        </w:rPr>
        <w:t xml:space="preserve"> SA3</w:t>
      </w:r>
      <w:r w:rsidR="00FF1A53">
        <w:rPr>
          <w:rFonts w:ascii="Times New Roman" w:eastAsia="맑은 고딕" w:hAnsi="Times New Roman" w:hint="eastAsia"/>
          <w:sz w:val="22"/>
          <w:lang w:eastAsia="ko-KR"/>
        </w:rPr>
        <w:t xml:space="preserve"> [1]</w:t>
      </w:r>
      <w:r w:rsidR="00E41425">
        <w:rPr>
          <w:rFonts w:ascii="Times New Roman" w:eastAsia="맑은 고딕" w:hAnsi="Times New Roman" w:hint="eastAsia"/>
          <w:sz w:val="22"/>
          <w:lang w:eastAsia="ko-KR"/>
        </w:rPr>
        <w:t xml:space="preserve">, it is said that </w:t>
      </w:r>
      <w:r w:rsidR="00E41425">
        <w:rPr>
          <w:rFonts w:ascii="Times New Roman" w:eastAsia="맑은 고딕" w:hAnsi="Times New Roman"/>
          <w:sz w:val="22"/>
          <w:lang w:eastAsia="ko-KR"/>
        </w:rPr>
        <w:t>“</w:t>
      </w:r>
      <w:r w:rsidR="00E41425" w:rsidRPr="0016583C">
        <w:rPr>
          <w:rFonts w:ascii="Times New Roman" w:eastAsia="맑은 고딕" w:hAnsi="Times New Roman"/>
          <w:sz w:val="22"/>
          <w:lang w:val="en-US" w:eastAsia="ko-KR"/>
        </w:rPr>
        <w:t>In Rel-15, SA3 has no security requirement for the UE to report DRB IP verification failures. SA3 will study this issue to determine whether such reporting is useful.</w:t>
      </w:r>
      <w:r w:rsidR="00E41425">
        <w:rPr>
          <w:rFonts w:ascii="Times New Roman" w:eastAsia="맑은 고딕" w:hAnsi="Times New Roman"/>
          <w:sz w:val="22"/>
          <w:lang w:eastAsia="ko-KR"/>
        </w:rPr>
        <w:t>”</w:t>
      </w:r>
      <w:r w:rsidR="00E41425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E41425">
        <w:rPr>
          <w:rFonts w:ascii="Times New Roman" w:eastAsia="맑은 고딕" w:hAnsi="Times New Roman"/>
          <w:sz w:val="22"/>
          <w:lang w:eastAsia="ko-KR"/>
        </w:rPr>
        <w:t>T</w:t>
      </w:r>
      <w:r w:rsidR="00E41425">
        <w:rPr>
          <w:rFonts w:ascii="Times New Roman" w:eastAsia="맑은 고딕" w:hAnsi="Times New Roman" w:hint="eastAsia"/>
          <w:sz w:val="22"/>
          <w:lang w:eastAsia="ko-KR"/>
        </w:rPr>
        <w:t xml:space="preserve">his means that the UE does nothing after discarding the received packet </w:t>
      </w:r>
      <w:r w:rsidR="00FF1A53">
        <w:rPr>
          <w:rFonts w:ascii="Times New Roman" w:eastAsia="맑은 고딕" w:hAnsi="Times New Roman" w:hint="eastAsia"/>
          <w:sz w:val="22"/>
          <w:lang w:eastAsia="ko-KR"/>
        </w:rPr>
        <w:t xml:space="preserve">when </w:t>
      </w:r>
      <w:r w:rsidR="00E41425">
        <w:rPr>
          <w:rFonts w:ascii="Times New Roman" w:eastAsia="맑은 고딕" w:hAnsi="Times New Roman" w:hint="eastAsia"/>
          <w:sz w:val="22"/>
          <w:lang w:eastAsia="ko-KR"/>
        </w:rPr>
        <w:t>IP failure on DRB</w:t>
      </w:r>
      <w:r w:rsidR="00FF1A53">
        <w:rPr>
          <w:rFonts w:ascii="Times New Roman" w:eastAsia="맑은 고딕" w:hAnsi="Times New Roman" w:hint="eastAsia"/>
          <w:sz w:val="22"/>
          <w:lang w:eastAsia="ko-KR"/>
        </w:rPr>
        <w:t xml:space="preserve"> occurs</w:t>
      </w:r>
      <w:r w:rsidR="00E41425"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</w:p>
    <w:p w14:paraId="660FD376" w14:textId="7CA98584" w:rsidR="003D7F6F" w:rsidRPr="004845F2" w:rsidRDefault="004845F2" w:rsidP="00B52694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proofErr w:type="gramStart"/>
      <w:r>
        <w:rPr>
          <w:rFonts w:ascii="Times New Roman" w:eastAsia="맑은 고딕" w:hAnsi="Times New Roman" w:hint="eastAsia"/>
          <w:b/>
          <w:sz w:val="22"/>
          <w:lang w:eastAsia="ko-KR"/>
        </w:rPr>
        <w:t>Observation</w:t>
      </w: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 1.</w:t>
      </w:r>
      <w:proofErr w:type="gramEnd"/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4845F2">
        <w:rPr>
          <w:rFonts w:ascii="Times New Roman" w:eastAsia="맑은 고딕" w:hAnsi="Times New Roman"/>
          <w:b/>
          <w:sz w:val="22"/>
          <w:lang w:eastAsia="ko-KR"/>
        </w:rPr>
        <w:t xml:space="preserve">When the IP failure on DRB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occurs,</w:t>
      </w:r>
      <w:r w:rsidRPr="004845F2">
        <w:rPr>
          <w:rFonts w:ascii="Times New Roman" w:eastAsia="맑은 고딕" w:hAnsi="Times New Roman"/>
          <w:b/>
          <w:sz w:val="22"/>
          <w:lang w:eastAsia="ko-KR"/>
        </w:rPr>
        <w:t xml:space="preserve"> the UE does nothing after discarding the received packet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and not updating PDCP SN for the discarded packet.</w:t>
      </w:r>
    </w:p>
    <w:p w14:paraId="28449685" w14:textId="77777777" w:rsidR="004845F2" w:rsidRDefault="004845F2" w:rsidP="00B52694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59370022" w14:textId="5DA16C18" w:rsidR="00FF1A53" w:rsidRDefault="004845F2" w:rsidP="00B52694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However, we are still concerning on</w:t>
      </w:r>
      <w:r w:rsidR="00FF1A53">
        <w:rPr>
          <w:rFonts w:ascii="Times New Roman" w:eastAsia="맑은 고딕" w:hAnsi="Times New Roman" w:hint="eastAsia"/>
          <w:sz w:val="22"/>
          <w:lang w:eastAsia="ko-KR"/>
        </w:rPr>
        <w:t xml:space="preserve"> handling of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IP failure on DRB</w:t>
      </w:r>
      <w:r w:rsidR="004B0A0A"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  <w:r w:rsidR="0003752E">
        <w:rPr>
          <w:rFonts w:ascii="Times New Roman" w:eastAsia="맑은 고딕" w:hAnsi="Times New Roman" w:hint="eastAsia"/>
          <w:sz w:val="22"/>
          <w:lang w:eastAsia="ko-KR"/>
        </w:rPr>
        <w:t>I</w:t>
      </w:r>
      <w:r w:rsidR="00FF1A53">
        <w:rPr>
          <w:rFonts w:ascii="Times New Roman" w:eastAsia="맑은 고딕" w:hAnsi="Times New Roman" w:hint="eastAsia"/>
          <w:sz w:val="22"/>
          <w:lang w:eastAsia="ko-KR"/>
        </w:rPr>
        <w:t>f IP check of the received packets is continuously failed</w:t>
      </w:r>
      <w:r w:rsidR="004B0A0A" w:rsidRPr="004B0A0A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4B0A0A">
        <w:rPr>
          <w:rFonts w:ascii="Times New Roman" w:eastAsia="맑은 고딕" w:hAnsi="Times New Roman" w:hint="eastAsia"/>
          <w:sz w:val="22"/>
          <w:lang w:eastAsia="ko-KR"/>
        </w:rPr>
        <w:t>due to security attack or HFN de-sync</w:t>
      </w:r>
      <w:r w:rsidR="00FF1A53">
        <w:rPr>
          <w:rFonts w:ascii="Times New Roman" w:eastAsia="맑은 고딕" w:hAnsi="Times New Roman" w:hint="eastAsia"/>
          <w:sz w:val="22"/>
          <w:lang w:eastAsia="ko-KR"/>
        </w:rPr>
        <w:t xml:space="preserve">, the UE </w:t>
      </w:r>
      <w:r w:rsidR="004B0A0A">
        <w:rPr>
          <w:rFonts w:ascii="Times New Roman" w:eastAsia="맑은 고딕" w:hAnsi="Times New Roman" w:hint="eastAsia"/>
          <w:sz w:val="22"/>
          <w:lang w:eastAsia="ko-KR"/>
        </w:rPr>
        <w:t xml:space="preserve">just discards all received packets and not updating PDCP SN. </w:t>
      </w:r>
      <w:r w:rsidR="00032DF4">
        <w:rPr>
          <w:rFonts w:ascii="Times New Roman" w:eastAsia="맑은 고딕" w:hAnsi="Times New Roman" w:hint="eastAsia"/>
          <w:sz w:val="22"/>
          <w:lang w:eastAsia="ko-KR"/>
        </w:rPr>
        <w:t>The security attack or HFN de-sync problem may not be resolved.</w:t>
      </w:r>
    </w:p>
    <w:p w14:paraId="732D12DB" w14:textId="498ECBCF" w:rsidR="00032DF4" w:rsidRDefault="00032DF4" w:rsidP="00B52694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proofErr w:type="gramStart"/>
      <w:r>
        <w:rPr>
          <w:rFonts w:ascii="Times New Roman" w:eastAsia="맑은 고딕" w:hAnsi="Times New Roman" w:hint="eastAsia"/>
          <w:b/>
          <w:sz w:val="22"/>
          <w:lang w:eastAsia="ko-KR"/>
        </w:rPr>
        <w:t>Observation</w:t>
      </w: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>.</w:t>
      </w:r>
      <w:proofErr w:type="gramEnd"/>
      <w:r>
        <w:rPr>
          <w:rFonts w:ascii="Times New Roman" w:eastAsia="맑은 고딕" w:hAnsi="Times New Roman"/>
          <w:b/>
          <w:sz w:val="22"/>
          <w:lang w:eastAsia="ko-KR"/>
        </w:rPr>
        <w:t xml:space="preserve"> T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he UE may just discard all received packets</w:t>
      </w:r>
      <w:r w:rsidR="00753720">
        <w:rPr>
          <w:rFonts w:ascii="Times New Roman" w:eastAsia="맑은 고딕" w:hAnsi="Times New Roman" w:hint="eastAsia"/>
          <w:b/>
          <w:sz w:val="22"/>
          <w:lang w:eastAsia="ko-KR"/>
        </w:rPr>
        <w:t xml:space="preserve"> continuously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without resolv</w:t>
      </w:r>
      <w:r w:rsidR="00753720">
        <w:rPr>
          <w:rFonts w:ascii="Times New Roman" w:eastAsia="맑은 고딕" w:hAnsi="Times New Roman" w:hint="eastAsia"/>
          <w:b/>
          <w:sz w:val="22"/>
          <w:lang w:eastAsia="ko-KR"/>
        </w:rPr>
        <w:t>ing cause of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 IP failure problem. </w:t>
      </w:r>
    </w:p>
    <w:p w14:paraId="795F779F" w14:textId="77777777" w:rsidR="00032DF4" w:rsidRDefault="00032DF4" w:rsidP="00B52694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56B85F68" w14:textId="12552015" w:rsidR="009E6171" w:rsidRDefault="008924F8" w:rsidP="009E6171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W</w:t>
      </w:r>
      <w:r>
        <w:rPr>
          <w:rFonts w:ascii="Times New Roman" w:eastAsia="맑은 고딕" w:hAnsi="Times New Roman" w:hint="eastAsia"/>
          <w:sz w:val="22"/>
          <w:lang w:eastAsia="ko-KR"/>
        </w:rPr>
        <w:t>e think that the case of observation 2 is a serious problem and th</w:t>
      </w:r>
      <w:r w:rsidR="00223854">
        <w:rPr>
          <w:rFonts w:ascii="Times New Roman" w:eastAsia="맑은 고딕" w:hAnsi="Times New Roman" w:hint="eastAsia"/>
          <w:sz w:val="22"/>
          <w:lang w:eastAsia="ko-KR"/>
        </w:rPr>
        <w:t xml:space="preserve">e solution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should be </w:t>
      </w:r>
      <w:r w:rsidR="00223854">
        <w:rPr>
          <w:rFonts w:ascii="Times New Roman" w:eastAsia="맑은 고딕" w:hAnsi="Times New Roman" w:hint="eastAsia"/>
          <w:sz w:val="22"/>
          <w:lang w:eastAsia="ko-KR"/>
        </w:rPr>
        <w:t>different</w:t>
      </w:r>
      <w:r w:rsidR="002A4C4B">
        <w:rPr>
          <w:rFonts w:ascii="Times New Roman" w:eastAsia="맑은 고딕" w:hAnsi="Times New Roman" w:hint="eastAsia"/>
          <w:sz w:val="22"/>
          <w:lang w:eastAsia="ko-KR"/>
        </w:rPr>
        <w:t xml:space="preserve"> depending on the cause of IP failure. </w:t>
      </w:r>
      <w:r w:rsidR="00223854">
        <w:rPr>
          <w:rFonts w:ascii="Times New Roman" w:eastAsia="맑은 고딕" w:hAnsi="Times New Roman" w:hint="eastAsia"/>
          <w:sz w:val="22"/>
          <w:lang w:eastAsia="ko-KR"/>
        </w:rPr>
        <w:t xml:space="preserve">For </w:t>
      </w:r>
      <w:r w:rsidR="00223854">
        <w:rPr>
          <w:rFonts w:ascii="Times New Roman" w:eastAsia="맑은 고딕" w:hAnsi="Times New Roman"/>
          <w:sz w:val="22"/>
          <w:lang w:eastAsia="ko-KR"/>
        </w:rPr>
        <w:t>security</w:t>
      </w:r>
      <w:r w:rsidR="00223854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223854">
        <w:rPr>
          <w:rFonts w:ascii="Times New Roman" w:eastAsia="맑은 고딕" w:hAnsi="Times New Roman"/>
          <w:sz w:val="22"/>
          <w:lang w:eastAsia="ko-KR"/>
        </w:rPr>
        <w:t>attack</w:t>
      </w:r>
      <w:r w:rsidR="00223854">
        <w:rPr>
          <w:rFonts w:ascii="Times New Roman" w:eastAsia="맑은 고딕" w:hAnsi="Times New Roman" w:hint="eastAsia"/>
          <w:sz w:val="22"/>
          <w:lang w:eastAsia="ko-KR"/>
        </w:rPr>
        <w:t xml:space="preserve">, </w:t>
      </w:r>
      <w:r w:rsidR="009E6171">
        <w:rPr>
          <w:rFonts w:ascii="Times New Roman" w:eastAsia="맑은 고딕" w:hAnsi="Times New Roman" w:hint="eastAsia"/>
          <w:sz w:val="22"/>
          <w:lang w:eastAsia="ko-KR"/>
        </w:rPr>
        <w:t>t</w:t>
      </w:r>
      <w:r w:rsidR="00032DF4">
        <w:rPr>
          <w:rFonts w:ascii="Times New Roman" w:eastAsia="맑은 고딕" w:hAnsi="Times New Roman" w:hint="eastAsia"/>
          <w:sz w:val="22"/>
          <w:lang w:eastAsia="ko-KR"/>
        </w:rPr>
        <w:t xml:space="preserve">he proper </w:t>
      </w:r>
      <w:r w:rsidR="00032DF4">
        <w:rPr>
          <w:rFonts w:ascii="Times New Roman" w:eastAsia="맑은 고딕" w:hAnsi="Times New Roman"/>
          <w:sz w:val="22"/>
          <w:lang w:eastAsia="ko-KR"/>
        </w:rPr>
        <w:t>solution</w:t>
      </w:r>
      <w:r w:rsidR="00032DF4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9E6171">
        <w:rPr>
          <w:rFonts w:ascii="Times New Roman" w:eastAsia="맑은 고딕" w:hAnsi="Times New Roman" w:hint="eastAsia"/>
          <w:sz w:val="22"/>
          <w:lang w:eastAsia="ko-KR"/>
        </w:rPr>
        <w:t xml:space="preserve">is </w:t>
      </w:r>
      <w:r w:rsidR="009E6171">
        <w:rPr>
          <w:rFonts w:ascii="Times New Roman" w:eastAsia="맑은 고딕" w:hAnsi="Times New Roman"/>
          <w:sz w:val="22"/>
          <w:lang w:eastAsia="ko-KR"/>
        </w:rPr>
        <w:t xml:space="preserve">the RRC connection re-establishment procedure to </w:t>
      </w:r>
      <w:r w:rsidR="009E6171">
        <w:rPr>
          <w:rFonts w:ascii="Times New Roman" w:eastAsia="맑은 고딕" w:hAnsi="Times New Roman" w:hint="eastAsia"/>
          <w:sz w:val="22"/>
          <w:lang w:eastAsia="ko-KR"/>
        </w:rPr>
        <w:t>r</w:t>
      </w:r>
      <w:r w:rsidR="009E6171">
        <w:rPr>
          <w:rFonts w:ascii="Times New Roman" w:eastAsia="맑은 고딕" w:hAnsi="Times New Roman"/>
          <w:sz w:val="22"/>
          <w:lang w:eastAsia="ko-KR"/>
        </w:rPr>
        <w:t>emove risk by an attacker</w:t>
      </w:r>
      <w:r w:rsidR="009E6171">
        <w:rPr>
          <w:rFonts w:ascii="Times New Roman" w:eastAsia="맑은 고딕" w:hAnsi="Times New Roman" w:hint="eastAsia"/>
          <w:sz w:val="22"/>
          <w:lang w:eastAsia="ko-KR"/>
        </w:rPr>
        <w:t xml:space="preserve">, but </w:t>
      </w:r>
      <w:r w:rsidR="009E6171">
        <w:rPr>
          <w:rFonts w:ascii="Times New Roman" w:eastAsia="맑은 고딕" w:hAnsi="Times New Roman"/>
          <w:sz w:val="22"/>
          <w:lang w:eastAsia="ko-KR"/>
        </w:rPr>
        <w:t xml:space="preserve">performing the RRC connection re-establishment is too much for </w:t>
      </w:r>
      <w:r w:rsidR="009E6171" w:rsidRPr="009E6171">
        <w:rPr>
          <w:rFonts w:ascii="Times New Roman" w:eastAsia="맑은 고딕" w:hAnsi="Times New Roman"/>
          <w:sz w:val="22"/>
          <w:lang w:eastAsia="ko-KR"/>
        </w:rPr>
        <w:t>the HFN de-sync</w:t>
      </w:r>
      <w:r w:rsidR="009E6171">
        <w:rPr>
          <w:rFonts w:ascii="Times New Roman" w:eastAsia="맑은 고딕" w:hAnsi="Times New Roman" w:hint="eastAsia"/>
          <w:sz w:val="22"/>
          <w:lang w:eastAsia="ko-KR"/>
        </w:rPr>
        <w:t xml:space="preserve"> problem. </w:t>
      </w:r>
      <w:r w:rsidR="009E6171">
        <w:rPr>
          <w:rFonts w:ascii="Times New Roman" w:eastAsia="맑은 고딕" w:hAnsi="Times New Roman"/>
          <w:sz w:val="22"/>
          <w:lang w:eastAsia="ko-KR"/>
        </w:rPr>
        <w:t>In this case, we think refreshing DRB</w:t>
      </w:r>
      <w:r w:rsidR="009E6171" w:rsidRPr="009E6171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9E6171">
        <w:rPr>
          <w:rFonts w:ascii="Times New Roman" w:eastAsia="맑은 고딕" w:hAnsi="Times New Roman"/>
          <w:sz w:val="22"/>
          <w:lang w:eastAsia="ko-KR"/>
        </w:rPr>
        <w:t>only would be sufficient</w:t>
      </w:r>
      <w:r w:rsidR="002A4C4B">
        <w:rPr>
          <w:rFonts w:ascii="Times New Roman" w:eastAsia="맑은 고딕" w:hAnsi="Times New Roman" w:hint="eastAsia"/>
          <w:sz w:val="22"/>
          <w:lang w:eastAsia="ko-KR"/>
        </w:rPr>
        <w:t xml:space="preserve">, i.e., </w:t>
      </w:r>
      <w:r w:rsidR="009E6171">
        <w:rPr>
          <w:rFonts w:ascii="Times New Roman" w:eastAsia="맑은 고딕" w:hAnsi="Times New Roman"/>
          <w:sz w:val="22"/>
          <w:lang w:eastAsia="ko-KR"/>
        </w:rPr>
        <w:t>the PDCP/RLC re-establishment or DRB release/addition.</w:t>
      </w:r>
      <w:r w:rsidR="009E6171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223854">
        <w:rPr>
          <w:rFonts w:ascii="Times New Roman" w:eastAsia="맑은 고딕" w:hAnsi="Times New Roman" w:hint="eastAsia"/>
          <w:sz w:val="22"/>
          <w:lang w:eastAsia="ko-KR"/>
        </w:rPr>
        <w:t>F</w:t>
      </w:r>
      <w:r w:rsidR="009E6171">
        <w:rPr>
          <w:rFonts w:ascii="Times New Roman" w:eastAsia="맑은 고딕" w:hAnsi="Times New Roman" w:hint="eastAsia"/>
          <w:sz w:val="22"/>
          <w:lang w:eastAsia="ko-KR"/>
        </w:rPr>
        <w:t xml:space="preserve">or this, the network should know the COUNT value </w:t>
      </w:r>
      <w:r w:rsidR="009E6171">
        <w:rPr>
          <w:rFonts w:ascii="Times New Roman" w:eastAsia="맑은 고딕" w:hAnsi="Times New Roman" w:hint="eastAsia"/>
          <w:sz w:val="22"/>
          <w:lang w:eastAsia="ko-KR"/>
        </w:rPr>
        <w:lastRenderedPageBreak/>
        <w:t>to determine whether the IP failure is caused by HFN de-sync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or </w:t>
      </w:r>
      <w:r w:rsidR="009E6171">
        <w:rPr>
          <w:rFonts w:ascii="Times New Roman" w:eastAsia="맑은 고딕" w:hAnsi="Times New Roman" w:hint="eastAsia"/>
          <w:sz w:val="22"/>
          <w:lang w:eastAsia="ko-KR"/>
        </w:rPr>
        <w:t xml:space="preserve">security attack. </w:t>
      </w:r>
      <w:r w:rsidR="0003752E">
        <w:rPr>
          <w:rFonts w:ascii="Times New Roman" w:eastAsia="맑은 고딕" w:hAnsi="Times New Roman" w:hint="eastAsia"/>
          <w:sz w:val="22"/>
          <w:lang w:eastAsia="ko-KR"/>
        </w:rPr>
        <w:t>Thus, the UE should report the COUNT value and DRB ID associated with the IP failure occurred.</w:t>
      </w:r>
    </w:p>
    <w:p w14:paraId="39B4BFD9" w14:textId="6F094C18" w:rsidR="008924F8" w:rsidRDefault="008924F8" w:rsidP="008924F8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proofErr w:type="gramStart"/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1</w:t>
      </w: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>.</w:t>
      </w:r>
      <w:proofErr w:type="gramEnd"/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 w:rsidRPr="002021AC">
        <w:rPr>
          <w:rFonts w:ascii="Times New Roman" w:eastAsia="맑은 고딕" w:hAnsi="Times New Roman"/>
          <w:b/>
          <w:sz w:val="22"/>
          <w:lang w:eastAsia="ko-KR"/>
        </w:rPr>
        <w:t xml:space="preserve">The UE reports the COUNT value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and the DRB ID </w:t>
      </w:r>
      <w:r w:rsidRPr="002021AC">
        <w:rPr>
          <w:rFonts w:ascii="Times New Roman" w:eastAsia="맑은 고딕" w:hAnsi="Times New Roman"/>
          <w:b/>
          <w:sz w:val="22"/>
          <w:lang w:eastAsia="ko-KR"/>
        </w:rPr>
        <w:t xml:space="preserve">associated with the IP failure to the </w:t>
      </w:r>
      <w:proofErr w:type="spellStart"/>
      <w:r w:rsidRPr="002021AC">
        <w:rPr>
          <w:rFonts w:ascii="Times New Roman" w:eastAsia="맑은 고딕" w:hAnsi="Times New Roman"/>
          <w:b/>
          <w:sz w:val="22"/>
          <w:lang w:eastAsia="ko-KR"/>
        </w:rPr>
        <w:t>gNB</w:t>
      </w:r>
      <w:proofErr w:type="spellEnd"/>
      <w:r w:rsidRPr="002021AC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for the </w:t>
      </w:r>
      <w:proofErr w:type="spellStart"/>
      <w:r>
        <w:rPr>
          <w:rFonts w:ascii="Times New Roman" w:eastAsia="맑은 고딕" w:hAnsi="Times New Roman"/>
          <w:b/>
          <w:sz w:val="22"/>
          <w:lang w:eastAsia="ko-KR"/>
        </w:rPr>
        <w:t>gNB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2021AC">
        <w:rPr>
          <w:rFonts w:ascii="Times New Roman" w:eastAsia="맑은 고딕" w:hAnsi="Times New Roman"/>
          <w:b/>
          <w:sz w:val="22"/>
          <w:lang w:eastAsia="ko-KR"/>
        </w:rPr>
        <w:t>to decide the cause of IP failure.</w:t>
      </w:r>
    </w:p>
    <w:p w14:paraId="18A9FDE4" w14:textId="77777777" w:rsidR="009E6171" w:rsidRDefault="009E6171" w:rsidP="009E6171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442ECB50" w14:textId="457B7C35" w:rsidR="00386D8D" w:rsidRDefault="008924F8" w:rsidP="009E6171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f proposal 1 is not agreeable because of </w:t>
      </w:r>
      <w:r w:rsidRPr="008924F8">
        <w:rPr>
          <w:rFonts w:ascii="Times New Roman" w:eastAsia="맑은 고딕" w:hAnsi="Times New Roman"/>
          <w:sz w:val="22"/>
          <w:lang w:eastAsia="ko-KR"/>
        </w:rPr>
        <w:t xml:space="preserve">the reply </w:t>
      </w:r>
      <w:r w:rsidR="002A4C4B">
        <w:rPr>
          <w:rFonts w:ascii="Times New Roman" w:eastAsia="맑은 고딕" w:hAnsi="Times New Roman" w:hint="eastAsia"/>
          <w:sz w:val="22"/>
          <w:lang w:eastAsia="ko-KR"/>
        </w:rPr>
        <w:t xml:space="preserve">LS </w:t>
      </w:r>
      <w:r w:rsidRPr="008924F8">
        <w:rPr>
          <w:rFonts w:ascii="Times New Roman" w:eastAsia="맑은 고딕" w:hAnsi="Times New Roman"/>
          <w:sz w:val="22"/>
          <w:lang w:eastAsia="ko-KR"/>
        </w:rPr>
        <w:t>from SA3</w:t>
      </w:r>
      <w:r>
        <w:rPr>
          <w:rFonts w:ascii="Times New Roman" w:eastAsia="맑은 고딕" w:hAnsi="Times New Roman" w:hint="eastAsia"/>
          <w:sz w:val="22"/>
          <w:lang w:eastAsia="ko-KR"/>
        </w:rPr>
        <w:t>,</w:t>
      </w:r>
      <w:r w:rsidR="00223854">
        <w:rPr>
          <w:rFonts w:ascii="Times New Roman" w:eastAsia="맑은 고딕" w:hAnsi="Times New Roman" w:hint="eastAsia"/>
          <w:sz w:val="22"/>
          <w:lang w:eastAsia="ko-KR"/>
        </w:rPr>
        <w:t xml:space="preserve"> the next possible way to </w:t>
      </w:r>
      <w:r w:rsidR="00223854">
        <w:rPr>
          <w:rFonts w:ascii="Times New Roman" w:eastAsia="맑은 고딕" w:hAnsi="Times New Roman"/>
          <w:sz w:val="22"/>
          <w:lang w:eastAsia="ko-KR"/>
        </w:rPr>
        <w:t xml:space="preserve">handle IP failure problem is </w:t>
      </w:r>
      <w:r w:rsidR="0003752E">
        <w:rPr>
          <w:rFonts w:ascii="Times New Roman" w:eastAsia="맑은 고딕" w:hAnsi="Times New Roman" w:hint="eastAsia"/>
          <w:sz w:val="22"/>
          <w:lang w:eastAsia="ko-KR"/>
        </w:rPr>
        <w:t xml:space="preserve">to trigger </w:t>
      </w:r>
      <w:r w:rsidR="002A4C4B">
        <w:rPr>
          <w:rFonts w:ascii="Times New Roman" w:eastAsia="맑은 고딕" w:hAnsi="Times New Roman" w:hint="eastAsia"/>
          <w:sz w:val="22"/>
          <w:lang w:eastAsia="ko-KR"/>
        </w:rPr>
        <w:t xml:space="preserve">the PDCP </w:t>
      </w:r>
      <w:r w:rsidR="00223854">
        <w:rPr>
          <w:rFonts w:ascii="Times New Roman" w:eastAsia="맑은 고딕" w:hAnsi="Times New Roman" w:hint="eastAsia"/>
          <w:sz w:val="22"/>
          <w:lang w:eastAsia="ko-KR"/>
        </w:rPr>
        <w:t>status report</w:t>
      </w:r>
      <w:r w:rsidR="0003752E">
        <w:rPr>
          <w:rFonts w:ascii="Times New Roman" w:eastAsia="맑은 고딕" w:hAnsi="Times New Roman" w:hint="eastAsia"/>
          <w:sz w:val="22"/>
          <w:lang w:eastAsia="ko-KR"/>
        </w:rPr>
        <w:t xml:space="preserve"> after IP failure on DRB</w:t>
      </w:r>
      <w:r w:rsidR="00223854"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  <w:r w:rsidR="00223854">
        <w:rPr>
          <w:rFonts w:ascii="Times New Roman" w:eastAsia="맑은 고딕" w:hAnsi="Times New Roman"/>
          <w:sz w:val="22"/>
          <w:lang w:eastAsia="ko-KR"/>
        </w:rPr>
        <w:t>G</w:t>
      </w:r>
      <w:r w:rsidR="00223854">
        <w:rPr>
          <w:rFonts w:ascii="Times New Roman" w:eastAsia="맑은 고딕" w:hAnsi="Times New Roman" w:hint="eastAsia"/>
          <w:sz w:val="22"/>
          <w:lang w:eastAsia="ko-KR"/>
        </w:rPr>
        <w:t xml:space="preserve">enerally </w:t>
      </w:r>
      <w:r w:rsidR="00AF612C">
        <w:rPr>
          <w:rFonts w:ascii="Times New Roman" w:eastAsia="맑은 고딕" w:hAnsi="Times New Roman" w:hint="eastAsia"/>
          <w:sz w:val="22"/>
          <w:lang w:eastAsia="ko-KR"/>
        </w:rPr>
        <w:t xml:space="preserve">speaking, </w:t>
      </w:r>
      <w:r w:rsidR="00297363">
        <w:rPr>
          <w:rFonts w:ascii="Times New Roman" w:eastAsia="맑은 고딕" w:hAnsi="Times New Roman" w:hint="eastAsia"/>
          <w:sz w:val="22"/>
          <w:lang w:eastAsia="ko-KR"/>
        </w:rPr>
        <w:t xml:space="preserve">secure and reliable service may </w:t>
      </w:r>
      <w:r w:rsidR="00BE6ACF">
        <w:rPr>
          <w:rFonts w:ascii="Times New Roman" w:eastAsia="맑은 고딕" w:hAnsi="Times New Roman" w:hint="eastAsia"/>
          <w:sz w:val="22"/>
          <w:lang w:eastAsia="ko-KR"/>
        </w:rPr>
        <w:t>use</w:t>
      </w:r>
      <w:r w:rsidR="00297363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223854">
        <w:rPr>
          <w:rFonts w:ascii="Times New Roman" w:eastAsia="맑은 고딕" w:hAnsi="Times New Roman" w:hint="eastAsia"/>
          <w:sz w:val="22"/>
          <w:lang w:eastAsia="ko-KR"/>
        </w:rPr>
        <w:t xml:space="preserve">integrity </w:t>
      </w:r>
      <w:r w:rsidR="00223854" w:rsidRPr="00223854">
        <w:rPr>
          <w:rFonts w:ascii="Times New Roman" w:eastAsia="맑은 고딕" w:hAnsi="Times New Roman"/>
          <w:sz w:val="22"/>
          <w:lang w:eastAsia="ko-KR"/>
        </w:rPr>
        <w:t>protection and verification</w:t>
      </w:r>
      <w:r w:rsidR="00223854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BE6ACF">
        <w:rPr>
          <w:rFonts w:ascii="Times New Roman" w:eastAsia="맑은 고딕" w:hAnsi="Times New Roman" w:hint="eastAsia"/>
          <w:sz w:val="22"/>
          <w:lang w:eastAsia="ko-KR"/>
        </w:rPr>
        <w:t>for</w:t>
      </w:r>
      <w:r w:rsidR="00297363">
        <w:rPr>
          <w:rFonts w:ascii="Times New Roman" w:eastAsia="맑은 고딕" w:hAnsi="Times New Roman" w:hint="eastAsia"/>
          <w:sz w:val="22"/>
          <w:lang w:eastAsia="ko-KR"/>
        </w:rPr>
        <w:t xml:space="preserve"> DRB</w:t>
      </w:r>
      <w:r w:rsidR="00BC1D83">
        <w:rPr>
          <w:rFonts w:ascii="Times New Roman" w:eastAsia="맑은 고딕" w:hAnsi="Times New Roman" w:hint="eastAsia"/>
          <w:sz w:val="22"/>
          <w:lang w:eastAsia="ko-KR"/>
        </w:rPr>
        <w:t xml:space="preserve">, but </w:t>
      </w:r>
      <w:r w:rsidR="0020037E">
        <w:rPr>
          <w:rFonts w:ascii="Times New Roman" w:eastAsia="맑은 고딕" w:hAnsi="Times New Roman" w:hint="eastAsia"/>
          <w:sz w:val="22"/>
          <w:lang w:eastAsia="ko-KR"/>
        </w:rPr>
        <w:t xml:space="preserve">just discarding the </w:t>
      </w:r>
      <w:r w:rsidR="0020037E">
        <w:rPr>
          <w:rFonts w:ascii="Times New Roman" w:eastAsia="맑은 고딕" w:hAnsi="Times New Roman"/>
          <w:sz w:val="22"/>
          <w:lang w:eastAsia="ko-KR"/>
        </w:rPr>
        <w:t>received</w:t>
      </w:r>
      <w:r w:rsidR="0020037E">
        <w:rPr>
          <w:rFonts w:ascii="Times New Roman" w:eastAsia="맑은 고딕" w:hAnsi="Times New Roman" w:hint="eastAsia"/>
          <w:sz w:val="22"/>
          <w:lang w:eastAsia="ko-KR"/>
        </w:rPr>
        <w:t xml:space="preserve"> packets and not updating PDCP SN </w:t>
      </w:r>
      <w:r w:rsidR="00BC1D83">
        <w:rPr>
          <w:rFonts w:ascii="Times New Roman" w:eastAsia="맑은 고딕" w:hAnsi="Times New Roman" w:hint="eastAsia"/>
          <w:sz w:val="22"/>
          <w:lang w:eastAsia="ko-KR"/>
        </w:rPr>
        <w:t xml:space="preserve">after IP failure is not the secure and reliable because this </w:t>
      </w:r>
      <w:r w:rsidR="00BC1D83">
        <w:rPr>
          <w:rFonts w:ascii="Times New Roman" w:eastAsia="맑은 고딕" w:hAnsi="Times New Roman"/>
          <w:sz w:val="22"/>
          <w:lang w:eastAsia="ko-KR"/>
        </w:rPr>
        <w:t>behaviour</w:t>
      </w:r>
      <w:r w:rsidR="00BC1D83">
        <w:rPr>
          <w:rFonts w:ascii="Times New Roman" w:eastAsia="맑은 고딕" w:hAnsi="Times New Roman" w:hint="eastAsia"/>
          <w:sz w:val="22"/>
          <w:lang w:eastAsia="ko-KR"/>
        </w:rPr>
        <w:t xml:space="preserve"> doesn</w:t>
      </w:r>
      <w:r w:rsidR="00BC1D83">
        <w:rPr>
          <w:rFonts w:ascii="Times New Roman" w:eastAsia="맑은 고딕" w:hAnsi="Times New Roman"/>
          <w:sz w:val="22"/>
          <w:lang w:eastAsia="ko-KR"/>
        </w:rPr>
        <w:t>’</w:t>
      </w:r>
      <w:r w:rsidR="00BC1D83">
        <w:rPr>
          <w:rFonts w:ascii="Times New Roman" w:eastAsia="맑은 고딕" w:hAnsi="Times New Roman" w:hint="eastAsia"/>
          <w:sz w:val="22"/>
          <w:lang w:eastAsia="ko-KR"/>
        </w:rPr>
        <w:t>t handle and resolve cause of IP failure on DRB</w:t>
      </w:r>
      <w:r w:rsidR="00386D8D">
        <w:rPr>
          <w:rFonts w:ascii="Times New Roman" w:eastAsia="맑은 고딕" w:hAnsi="Times New Roman" w:hint="eastAsia"/>
          <w:sz w:val="22"/>
          <w:lang w:eastAsia="ko-KR"/>
        </w:rPr>
        <w:t xml:space="preserve"> properly</w:t>
      </w:r>
      <w:r w:rsidR="00BC1D83"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</w:p>
    <w:p w14:paraId="6978E976" w14:textId="66DFF9E6" w:rsidR="002F55FE" w:rsidRDefault="00386D8D" w:rsidP="009E6171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F</w:t>
      </w:r>
      <w:r>
        <w:rPr>
          <w:rFonts w:ascii="Times New Roman" w:eastAsia="맑은 고딕" w:hAnsi="Times New Roman" w:hint="eastAsia"/>
          <w:sz w:val="22"/>
          <w:lang w:eastAsia="ko-KR"/>
        </w:rPr>
        <w:t>urthermore, t</w:t>
      </w:r>
      <w:r w:rsidR="00A743C1">
        <w:rPr>
          <w:rFonts w:ascii="Times New Roman" w:eastAsia="맑은 고딕" w:hAnsi="Times New Roman" w:hint="eastAsia"/>
          <w:sz w:val="22"/>
          <w:lang w:eastAsia="ko-KR"/>
        </w:rPr>
        <w:t xml:space="preserve">he discarded packets due to IP failure on DRB may need to be retransmitted to satisfy requirement of secure and reliable services. </w:t>
      </w:r>
      <w:r w:rsidR="00A743C1">
        <w:rPr>
          <w:rFonts w:ascii="Times New Roman" w:eastAsia="맑은 고딕" w:hAnsi="Times New Roman"/>
          <w:sz w:val="22"/>
          <w:lang w:eastAsia="ko-KR"/>
        </w:rPr>
        <w:t>H</w:t>
      </w:r>
      <w:r w:rsidR="00A743C1">
        <w:rPr>
          <w:rFonts w:ascii="Times New Roman" w:eastAsia="맑은 고딕" w:hAnsi="Times New Roman" w:hint="eastAsia"/>
          <w:sz w:val="22"/>
          <w:lang w:eastAsia="ko-KR"/>
        </w:rPr>
        <w:t xml:space="preserve">owever, there is no way to retransmit and only discarding the received packets is allowed after IP failure on DRB. We think that if </w:t>
      </w:r>
      <w:r w:rsidR="00BA39B8">
        <w:rPr>
          <w:rFonts w:ascii="Times New Roman" w:eastAsia="맑은 고딕" w:hAnsi="Times New Roman" w:hint="eastAsia"/>
          <w:sz w:val="22"/>
          <w:lang w:eastAsia="ko-KR"/>
        </w:rPr>
        <w:t>the UE triggers and transmits a</w:t>
      </w:r>
      <w:r w:rsidR="00F92DDB">
        <w:rPr>
          <w:rFonts w:ascii="Times New Roman" w:eastAsia="맑은 고딕" w:hAnsi="Times New Roman" w:hint="eastAsia"/>
          <w:sz w:val="22"/>
          <w:lang w:eastAsia="ko-KR"/>
        </w:rPr>
        <w:t xml:space="preserve"> PDCP status report after IP failure on DRB, the </w:t>
      </w:r>
      <w:r w:rsidR="00BA39B8">
        <w:rPr>
          <w:rFonts w:ascii="Times New Roman" w:eastAsia="맑은 고딕" w:hAnsi="Times New Roman" w:hint="eastAsia"/>
          <w:sz w:val="22"/>
          <w:lang w:eastAsia="ko-KR"/>
        </w:rPr>
        <w:t>network</w:t>
      </w:r>
      <w:r w:rsidR="00F92DDB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BA39B8">
        <w:rPr>
          <w:rFonts w:ascii="Times New Roman" w:eastAsia="맑은 고딕" w:hAnsi="Times New Roman" w:hint="eastAsia"/>
          <w:sz w:val="22"/>
          <w:lang w:eastAsia="ko-KR"/>
        </w:rPr>
        <w:t>can</w:t>
      </w:r>
      <w:r w:rsidR="00F92DDB">
        <w:rPr>
          <w:rFonts w:ascii="Times New Roman" w:eastAsia="맑은 고딕" w:hAnsi="Times New Roman" w:hint="eastAsia"/>
          <w:sz w:val="22"/>
          <w:lang w:eastAsia="ko-KR"/>
        </w:rPr>
        <w:t xml:space="preserve"> recognize the IP failure on DRB and retransmit the PDCP SDUs which are discarded due to IP failure on DRB. </w:t>
      </w:r>
      <w:r w:rsidR="00BA39B8">
        <w:rPr>
          <w:rFonts w:ascii="Times New Roman" w:eastAsia="맑은 고딕" w:hAnsi="Times New Roman"/>
          <w:sz w:val="22"/>
          <w:lang w:eastAsia="ko-KR"/>
        </w:rPr>
        <w:t>T</w:t>
      </w:r>
      <w:r w:rsidR="00BA39B8">
        <w:rPr>
          <w:rFonts w:ascii="Times New Roman" w:eastAsia="맑은 고딕" w:hAnsi="Times New Roman" w:hint="eastAsia"/>
          <w:sz w:val="22"/>
          <w:lang w:eastAsia="ko-KR"/>
        </w:rPr>
        <w:t>his is because the current PDCP specification allows the UE to trigger a PDCP status report only when upper layer requests a PDCP entity re-establishment or PDCP data recovery</w:t>
      </w:r>
      <w:r w:rsidR="00EF1F5A">
        <w:rPr>
          <w:rFonts w:ascii="Times New Roman" w:eastAsia="맑은 고딕" w:hAnsi="Times New Roman" w:hint="eastAsia"/>
          <w:sz w:val="22"/>
          <w:lang w:eastAsia="ko-KR"/>
        </w:rPr>
        <w:t>,</w:t>
      </w:r>
      <w:r w:rsidR="00B34352">
        <w:rPr>
          <w:rFonts w:ascii="Times New Roman" w:eastAsia="맑은 고딕" w:hAnsi="Times New Roman" w:hint="eastAsia"/>
          <w:sz w:val="22"/>
          <w:lang w:eastAsia="ko-KR"/>
        </w:rPr>
        <w:t xml:space="preserve"> i.e. if </w:t>
      </w:r>
      <w:r w:rsidR="00EF1F5A">
        <w:rPr>
          <w:rFonts w:ascii="Times New Roman" w:eastAsia="맑은 고딕" w:hAnsi="Times New Roman" w:hint="eastAsia"/>
          <w:sz w:val="22"/>
          <w:lang w:eastAsia="ko-KR"/>
        </w:rPr>
        <w:t xml:space="preserve">the network receives a PDCP status report without requesting </w:t>
      </w:r>
      <w:r w:rsidR="00E457E5">
        <w:rPr>
          <w:rFonts w:ascii="Times New Roman" w:eastAsia="맑은 고딕" w:hAnsi="Times New Roman" w:hint="eastAsia"/>
          <w:sz w:val="22"/>
          <w:lang w:eastAsia="ko-KR"/>
        </w:rPr>
        <w:t>PDCP re-establishment or PDCP data recovery</w:t>
      </w:r>
      <w:r w:rsidR="00B34352">
        <w:rPr>
          <w:rFonts w:ascii="Times New Roman" w:eastAsia="맑은 고딕" w:hAnsi="Times New Roman" w:hint="eastAsia"/>
          <w:sz w:val="22"/>
          <w:lang w:eastAsia="ko-KR"/>
        </w:rPr>
        <w:t>, the network can consider the received PDCP status report which is triggered by IP failure on DRB</w:t>
      </w:r>
      <w:r w:rsidR="006340F6"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52B92842" w14:textId="4FD1DA96" w:rsidR="008924F8" w:rsidRDefault="00F92DDB" w:rsidP="009E6171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 addition, the PDCP status report contains COUNT value, </w:t>
      </w:r>
      <w:r w:rsidR="00386D8D">
        <w:rPr>
          <w:rFonts w:ascii="Times New Roman" w:eastAsia="맑은 고딕" w:hAnsi="Times New Roman" w:hint="eastAsia"/>
          <w:sz w:val="22"/>
          <w:lang w:eastAsia="ko-KR"/>
        </w:rPr>
        <w:t>e.g.,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FMC, this can be used to determine whether the IP failure is caused by HFN de-sync</w:t>
      </w:r>
      <w:r w:rsidR="00386D8D">
        <w:rPr>
          <w:rFonts w:ascii="Times New Roman" w:eastAsia="맑은 고딕" w:hAnsi="Times New Roman" w:hint="eastAsia"/>
          <w:sz w:val="22"/>
          <w:lang w:eastAsia="ko-KR"/>
        </w:rPr>
        <w:t xml:space="preserve"> or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security attack. Therefore, we think that the PDCP status report </w:t>
      </w:r>
      <w:r>
        <w:rPr>
          <w:rFonts w:ascii="Times New Roman" w:eastAsia="맑은 고딕" w:hAnsi="Times New Roman"/>
          <w:sz w:val="22"/>
          <w:lang w:eastAsia="ko-KR"/>
        </w:rPr>
        <w:t>should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be triggered and transmitted after IP failure on DRB occurs</w:t>
      </w:r>
      <w:r w:rsidR="00386D8D">
        <w:rPr>
          <w:rFonts w:ascii="Times New Roman" w:eastAsia="맑은 고딕" w:hAnsi="Times New Roman" w:hint="eastAsia"/>
          <w:sz w:val="22"/>
          <w:lang w:eastAsia="ko-KR"/>
        </w:rPr>
        <w:t xml:space="preserve"> to handle IP failure problem on DRB </w:t>
      </w:r>
      <w:r w:rsidR="00386D8D">
        <w:rPr>
          <w:rFonts w:ascii="Times New Roman" w:eastAsia="맑은 고딕" w:hAnsi="Times New Roman"/>
          <w:sz w:val="22"/>
          <w:lang w:eastAsia="ko-KR"/>
        </w:rPr>
        <w:t>appropriately</w:t>
      </w:r>
      <w:r>
        <w:rPr>
          <w:rFonts w:ascii="Times New Roman" w:eastAsia="맑은 고딕" w:hAnsi="Times New Roman" w:hint="eastAsia"/>
          <w:sz w:val="22"/>
          <w:lang w:eastAsia="ko-KR"/>
        </w:rPr>
        <w:t>.</w:t>
      </w:r>
    </w:p>
    <w:p w14:paraId="67ED8B32" w14:textId="3FFEBEE5" w:rsidR="00F92DDB" w:rsidRDefault="00F92DDB" w:rsidP="00F92DD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proofErr w:type="gramStart"/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>.</w:t>
      </w:r>
      <w:proofErr w:type="gramEnd"/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T</w:t>
      </w:r>
      <w:r w:rsidRPr="00F92DDB">
        <w:rPr>
          <w:rFonts w:ascii="Times New Roman" w:eastAsia="맑은 고딕" w:hAnsi="Times New Roman"/>
          <w:b/>
          <w:sz w:val="22"/>
          <w:lang w:eastAsia="ko-KR"/>
        </w:rPr>
        <w:t>he PDCP status report should be triggered and transmitted after IP failure on DRB occurs</w:t>
      </w:r>
      <w:r w:rsidRPr="002021AC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0870AFB4" w14:textId="77777777" w:rsidR="00F92DDB" w:rsidRPr="00F92DDB" w:rsidRDefault="00F92DDB" w:rsidP="009E6171">
      <w:pPr>
        <w:jc w:val="left"/>
        <w:rPr>
          <w:rFonts w:ascii="Times New Roman" w:eastAsia="맑은 고딕" w:hAnsi="Times New Roman"/>
          <w:sz w:val="22"/>
          <w:lang w:eastAsia="ko-KR"/>
        </w:rPr>
      </w:pPr>
    </w:p>
    <w:p w14:paraId="66115465" w14:textId="65FEAF1F" w:rsidR="00F92DDB" w:rsidRPr="00F92DDB" w:rsidRDefault="00386D8D" w:rsidP="009E6171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 xml:space="preserve">Note </w:t>
      </w:r>
      <w:r>
        <w:rPr>
          <w:rFonts w:ascii="Times New Roman" w:eastAsia="맑은 고딕" w:hAnsi="Times New Roman"/>
          <w:sz w:val="22"/>
          <w:lang w:eastAsia="ko-KR"/>
        </w:rPr>
        <w:t>that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 t</w:t>
      </w:r>
      <w:r w:rsidR="00F92DDB">
        <w:rPr>
          <w:rFonts w:ascii="Times New Roman" w:eastAsia="맑은 고딕" w:hAnsi="Times New Roman" w:hint="eastAsia"/>
          <w:sz w:val="22"/>
          <w:lang w:eastAsia="ko-KR"/>
        </w:rPr>
        <w:t xml:space="preserve">he above proposals can be also applied to the </w:t>
      </w:r>
      <w:r w:rsidR="00F92DDB">
        <w:rPr>
          <w:rFonts w:ascii="Times New Roman" w:eastAsia="맑은 고딕" w:hAnsi="Times New Roman"/>
          <w:sz w:val="22"/>
          <w:lang w:eastAsia="ko-KR"/>
        </w:rPr>
        <w:t>case of NGEN-DC, NE-DC, NN-DC and NR SA</w:t>
      </w:r>
      <w:r w:rsidR="00F92DDB">
        <w:rPr>
          <w:rFonts w:ascii="Times New Roman" w:eastAsia="맑은 고딕" w:hAnsi="Times New Roman" w:hint="eastAsia"/>
          <w:sz w:val="22"/>
          <w:lang w:eastAsia="ko-KR"/>
        </w:rPr>
        <w:t xml:space="preserve">. </w:t>
      </w:r>
    </w:p>
    <w:p w14:paraId="5A54742E" w14:textId="77777777" w:rsidR="002234E8" w:rsidRDefault="002234E8" w:rsidP="00B71DAC">
      <w:pPr>
        <w:rPr>
          <w:rFonts w:ascii="Times New Roman" w:eastAsia="맑은 고딕" w:hAnsi="Times New Roman"/>
          <w:sz w:val="22"/>
          <w:lang w:eastAsia="ko-KR"/>
        </w:rPr>
      </w:pPr>
    </w:p>
    <w:p w14:paraId="1C9D17C3" w14:textId="77777777" w:rsidR="002E01A5" w:rsidRPr="00D56F03" w:rsidRDefault="002E01A5" w:rsidP="00AF41A5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D56F03">
        <w:rPr>
          <w:rFonts w:ascii="Times New Roman" w:hAnsi="Times New Roman" w:cs="Times New Roman"/>
        </w:rPr>
        <w:t>Conclusion</w:t>
      </w:r>
    </w:p>
    <w:p w14:paraId="0C3FAB35" w14:textId="6EAC76C2" w:rsidR="00A141C1" w:rsidRPr="00E85A66" w:rsidRDefault="00E85A66" w:rsidP="00EC7C9A">
      <w:pPr>
        <w:rPr>
          <w:rFonts w:ascii="Times New Roman" w:eastAsia="맑은 고딕" w:hAnsi="Times New Roman"/>
          <w:sz w:val="22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E85A66">
        <w:rPr>
          <w:rFonts w:ascii="Times New Roman" w:eastAsia="맑은 고딕" w:hAnsi="Times New Roman" w:hint="eastAsia"/>
          <w:sz w:val="22"/>
          <w:lang w:eastAsia="ko-KR"/>
        </w:rPr>
        <w:t xml:space="preserve">In this contribution, we </w:t>
      </w:r>
      <w:r>
        <w:rPr>
          <w:rFonts w:ascii="Times New Roman" w:eastAsia="맑은 고딕" w:hAnsi="Times New Roman"/>
          <w:sz w:val="22"/>
          <w:lang w:eastAsia="ko-KR"/>
        </w:rPr>
        <w:t xml:space="preserve">show our view on </w:t>
      </w:r>
      <w:r w:rsidR="000A0079" w:rsidRPr="000A0079">
        <w:rPr>
          <w:rFonts w:ascii="Times New Roman" w:eastAsia="맑은 고딕" w:hAnsi="Times New Roman"/>
          <w:sz w:val="22"/>
          <w:lang w:eastAsia="ko-KR"/>
        </w:rPr>
        <w:t xml:space="preserve">the handling of the </w:t>
      </w:r>
      <w:r w:rsidR="00A82DB2">
        <w:rPr>
          <w:rFonts w:ascii="Times New Roman" w:eastAsia="맑은 고딕" w:hAnsi="Times New Roman"/>
          <w:sz w:val="22"/>
          <w:lang w:eastAsia="ko-KR"/>
        </w:rPr>
        <w:t xml:space="preserve">DRB IP failure. </w:t>
      </w:r>
      <w:r w:rsidR="001F62FD">
        <w:rPr>
          <w:rFonts w:ascii="Times New Roman" w:eastAsia="맑은 고딕" w:hAnsi="Times New Roman"/>
          <w:sz w:val="22"/>
          <w:lang w:eastAsia="ko-KR"/>
        </w:rPr>
        <w:t>Based on the above discussion, w</w:t>
      </w:r>
      <w:r>
        <w:rPr>
          <w:rFonts w:ascii="Times New Roman" w:eastAsia="맑은 고딕" w:hAnsi="Times New Roman"/>
          <w:sz w:val="22"/>
          <w:lang w:eastAsia="ko-KR"/>
        </w:rPr>
        <w:t>e propose following</w:t>
      </w:r>
      <w:r w:rsidR="00044FB0">
        <w:rPr>
          <w:rFonts w:ascii="Times New Roman" w:eastAsia="맑은 고딕" w:hAnsi="Times New Roman"/>
          <w:sz w:val="22"/>
          <w:lang w:eastAsia="ko-KR"/>
        </w:rPr>
        <w:t>s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2C02DCE7" w14:textId="77777777" w:rsidR="00F92DDB" w:rsidRPr="004845F2" w:rsidRDefault="00F92DDB" w:rsidP="00F92DD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proofErr w:type="gramStart"/>
      <w:r>
        <w:rPr>
          <w:rFonts w:ascii="Times New Roman" w:eastAsia="맑은 고딕" w:hAnsi="Times New Roman" w:hint="eastAsia"/>
          <w:b/>
          <w:sz w:val="22"/>
          <w:lang w:eastAsia="ko-KR"/>
        </w:rPr>
        <w:t>Observation</w:t>
      </w: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 1.</w:t>
      </w:r>
      <w:proofErr w:type="gramEnd"/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4845F2">
        <w:rPr>
          <w:rFonts w:ascii="Times New Roman" w:eastAsia="맑은 고딕" w:hAnsi="Times New Roman"/>
          <w:b/>
          <w:sz w:val="22"/>
          <w:lang w:eastAsia="ko-KR"/>
        </w:rPr>
        <w:t xml:space="preserve">When the IP failure on DRB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occurs,</w:t>
      </w:r>
      <w:r w:rsidRPr="004845F2">
        <w:rPr>
          <w:rFonts w:ascii="Times New Roman" w:eastAsia="맑은 고딕" w:hAnsi="Times New Roman"/>
          <w:b/>
          <w:sz w:val="22"/>
          <w:lang w:eastAsia="ko-KR"/>
        </w:rPr>
        <w:t xml:space="preserve"> the UE does nothing after discarding the received packet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and not updating PDCP SN for the discarded packet.</w:t>
      </w:r>
    </w:p>
    <w:p w14:paraId="221154E8" w14:textId="77777777" w:rsidR="00753720" w:rsidRDefault="00753720" w:rsidP="00753720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proofErr w:type="gramStart"/>
      <w:r>
        <w:rPr>
          <w:rFonts w:ascii="Times New Roman" w:eastAsia="맑은 고딕" w:hAnsi="Times New Roman" w:hint="eastAsia"/>
          <w:b/>
          <w:sz w:val="22"/>
          <w:lang w:eastAsia="ko-KR"/>
        </w:rPr>
        <w:t>Observation</w:t>
      </w: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>.</w:t>
      </w:r>
      <w:proofErr w:type="gramEnd"/>
      <w:r>
        <w:rPr>
          <w:rFonts w:ascii="Times New Roman" w:eastAsia="맑은 고딕" w:hAnsi="Times New Roman"/>
          <w:b/>
          <w:sz w:val="22"/>
          <w:lang w:eastAsia="ko-KR"/>
        </w:rPr>
        <w:t xml:space="preserve"> T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 xml:space="preserve">he UE may just discard all received packets continuously without resolving cause of IP failure problem. </w:t>
      </w:r>
    </w:p>
    <w:p w14:paraId="479845AC" w14:textId="77777777" w:rsidR="00F92DDB" w:rsidRDefault="00F92DDB" w:rsidP="00F92DD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proofErr w:type="gramStart"/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1</w:t>
      </w: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>.</w:t>
      </w:r>
      <w:proofErr w:type="gramEnd"/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 w:rsidRPr="002021AC">
        <w:rPr>
          <w:rFonts w:ascii="Times New Roman" w:eastAsia="맑은 고딕" w:hAnsi="Times New Roman"/>
          <w:b/>
          <w:sz w:val="22"/>
          <w:lang w:eastAsia="ko-KR"/>
        </w:rPr>
        <w:t xml:space="preserve">The UE reports the COUNT value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and the DRB ID </w:t>
      </w:r>
      <w:r w:rsidRPr="002021AC">
        <w:rPr>
          <w:rFonts w:ascii="Times New Roman" w:eastAsia="맑은 고딕" w:hAnsi="Times New Roman"/>
          <w:b/>
          <w:sz w:val="22"/>
          <w:lang w:eastAsia="ko-KR"/>
        </w:rPr>
        <w:t xml:space="preserve">associated with the IP failure to the </w:t>
      </w:r>
      <w:proofErr w:type="spellStart"/>
      <w:r w:rsidRPr="002021AC">
        <w:rPr>
          <w:rFonts w:ascii="Times New Roman" w:eastAsia="맑은 고딕" w:hAnsi="Times New Roman"/>
          <w:b/>
          <w:sz w:val="22"/>
          <w:lang w:eastAsia="ko-KR"/>
        </w:rPr>
        <w:t>gNB</w:t>
      </w:r>
      <w:proofErr w:type="spellEnd"/>
      <w:r w:rsidRPr="002021AC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for the </w:t>
      </w:r>
      <w:proofErr w:type="spellStart"/>
      <w:r>
        <w:rPr>
          <w:rFonts w:ascii="Times New Roman" w:eastAsia="맑은 고딕" w:hAnsi="Times New Roman"/>
          <w:b/>
          <w:sz w:val="22"/>
          <w:lang w:eastAsia="ko-KR"/>
        </w:rPr>
        <w:t>gNB</w:t>
      </w:r>
      <w:proofErr w:type="spellEnd"/>
      <w:r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 w:rsidRPr="002021AC">
        <w:rPr>
          <w:rFonts w:ascii="Times New Roman" w:eastAsia="맑은 고딕" w:hAnsi="Times New Roman"/>
          <w:b/>
          <w:sz w:val="22"/>
          <w:lang w:eastAsia="ko-KR"/>
        </w:rPr>
        <w:t>to decide the cause of IP failure.</w:t>
      </w:r>
    </w:p>
    <w:p w14:paraId="4DF68AA1" w14:textId="77777777" w:rsidR="00F92DDB" w:rsidRDefault="00F92DDB" w:rsidP="00F92DDB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proofErr w:type="gramStart"/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2</w:t>
      </w:r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>.</w:t>
      </w:r>
      <w:proofErr w:type="gramEnd"/>
      <w:r w:rsidRPr="002021AC">
        <w:rPr>
          <w:rFonts w:ascii="Times New Roman" w:eastAsia="맑은 고딕" w:hAnsi="Times New Roman" w:hint="eastAsia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b/>
          <w:sz w:val="22"/>
          <w:lang w:eastAsia="ko-KR"/>
        </w:rPr>
        <w:t>T</w:t>
      </w:r>
      <w:r w:rsidRPr="00F92DDB">
        <w:rPr>
          <w:rFonts w:ascii="Times New Roman" w:eastAsia="맑은 고딕" w:hAnsi="Times New Roman"/>
          <w:b/>
          <w:sz w:val="22"/>
          <w:lang w:eastAsia="ko-KR"/>
        </w:rPr>
        <w:t>he PDCP status report should be triggered and transmitted after IP failure on DRB occurs</w:t>
      </w:r>
      <w:r w:rsidRPr="002021AC">
        <w:rPr>
          <w:rFonts w:ascii="Times New Roman" w:eastAsia="맑은 고딕" w:hAnsi="Times New Roman"/>
          <w:b/>
          <w:sz w:val="22"/>
          <w:lang w:eastAsia="ko-KR"/>
        </w:rPr>
        <w:t>.</w:t>
      </w:r>
    </w:p>
    <w:p w14:paraId="256E0CA0" w14:textId="77777777" w:rsidR="003D7F6F" w:rsidRPr="003D7F6F" w:rsidRDefault="003D7F6F" w:rsidP="003D7F6F">
      <w:pPr>
        <w:overflowPunct/>
        <w:autoSpaceDE/>
        <w:autoSpaceDN/>
        <w:adjustRightInd/>
        <w:spacing w:after="180"/>
        <w:ind w:left="1600" w:hanging="1600"/>
        <w:jc w:val="left"/>
        <w:textAlignment w:val="auto"/>
        <w:rPr>
          <w:rFonts w:ascii="Times New Roman" w:eastAsia="바탕" w:hAnsi="Times New Roman"/>
          <w:b/>
          <w:sz w:val="22"/>
          <w:lang w:eastAsia="ko-KR"/>
        </w:rPr>
      </w:pPr>
    </w:p>
    <w:p w14:paraId="09E722C8" w14:textId="12AB3589" w:rsidR="003D7F6F" w:rsidRPr="00B03767" w:rsidRDefault="003D7F6F" w:rsidP="003D7F6F">
      <w:pPr>
        <w:pStyle w:val="1"/>
        <w:tabs>
          <w:tab w:val="clear" w:pos="2559"/>
        </w:tabs>
        <w:ind w:left="284" w:hanging="284"/>
        <w:rPr>
          <w:rFonts w:ascii="Times New Roman" w:hAnsi="Times New Roman" w:cs="Times New Roman"/>
        </w:rPr>
      </w:pPr>
      <w:r w:rsidRPr="00B03767">
        <w:rPr>
          <w:rFonts w:ascii="Times New Roman" w:hAnsi="Times New Roman" w:cs="Times New Roman" w:hint="eastAsia"/>
        </w:rPr>
        <w:t>References</w:t>
      </w:r>
    </w:p>
    <w:p w14:paraId="203AECFF" w14:textId="78512CA9" w:rsidR="003D7F6F" w:rsidRPr="003D7F6F" w:rsidRDefault="003D7F6F" w:rsidP="00F13DC6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맑은 고딕" w:hAnsi="Times New Roman"/>
          <w:sz w:val="22"/>
          <w:lang w:eastAsia="ko-KR"/>
        </w:rPr>
      </w:pPr>
      <w:r w:rsidRPr="003D7F6F">
        <w:rPr>
          <w:rFonts w:ascii="Times New Roman" w:eastAsia="바탕" w:hAnsi="Times New Roman" w:hint="eastAsia"/>
          <w:sz w:val="22"/>
          <w:szCs w:val="22"/>
          <w:lang w:eastAsia="ko-KR"/>
        </w:rPr>
        <w:t xml:space="preserve">[1] </w:t>
      </w:r>
      <w:r w:rsidR="00B03767" w:rsidRPr="00B03767">
        <w:rPr>
          <w:rFonts w:ascii="Times New Roman" w:eastAsia="바탕" w:hAnsi="Times New Roman"/>
          <w:sz w:val="22"/>
          <w:szCs w:val="22"/>
          <w:lang w:eastAsia="ko-KR"/>
        </w:rPr>
        <w:t>R2-1809456</w:t>
      </w:r>
      <w:r w:rsidR="00B03767" w:rsidRPr="00B03767">
        <w:rPr>
          <w:rFonts w:ascii="Times New Roman" w:eastAsia="바탕" w:hAnsi="Times New Roman"/>
          <w:sz w:val="22"/>
          <w:szCs w:val="22"/>
          <w:lang w:eastAsia="ko-KR"/>
        </w:rPr>
        <w:tab/>
        <w:t xml:space="preserve">Reply LS to S3-181619 (R2-1806490) on reporting Integrity check failure for DRB to network from RAN WG2 </w:t>
      </w:r>
      <w:r w:rsidR="002A4C4B">
        <w:rPr>
          <w:rFonts w:ascii="Times New Roman" w:eastAsia="바탕" w:hAnsi="Times New Roman" w:hint="eastAsia"/>
          <w:sz w:val="22"/>
          <w:szCs w:val="22"/>
          <w:lang w:eastAsia="ko-KR"/>
        </w:rPr>
        <w:t>Lenovo</w:t>
      </w:r>
    </w:p>
    <w:sectPr w:rsidR="003D7F6F" w:rsidRPr="003D7F6F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EF955C" w14:textId="77777777" w:rsidR="00F01466" w:rsidRDefault="00F01466">
      <w:r>
        <w:separator/>
      </w:r>
    </w:p>
  </w:endnote>
  <w:endnote w:type="continuationSeparator" w:id="0">
    <w:p w14:paraId="4D4C3668" w14:textId="77777777" w:rsidR="00F01466" w:rsidRDefault="00F01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50FA95" w14:textId="77777777" w:rsidR="00F01466" w:rsidRDefault="00F01466">
      <w:r>
        <w:separator/>
      </w:r>
    </w:p>
  </w:footnote>
  <w:footnote w:type="continuationSeparator" w:id="0">
    <w:p w14:paraId="587762A5" w14:textId="77777777" w:rsidR="00F01466" w:rsidRDefault="00F014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F0200F9"/>
    <w:multiLevelType w:val="hybridMultilevel"/>
    <w:tmpl w:val="CFA8ED82"/>
    <w:lvl w:ilvl="0" w:tplc="4BAEE8C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7277890"/>
    <w:multiLevelType w:val="hybridMultilevel"/>
    <w:tmpl w:val="3C842090"/>
    <w:lvl w:ilvl="0" w:tplc="7B12CFFA">
      <w:start w:val="2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49484B"/>
    <w:multiLevelType w:val="hybridMultilevel"/>
    <w:tmpl w:val="835E1448"/>
    <w:lvl w:ilvl="0" w:tplc="30E4E5C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C632860"/>
    <w:multiLevelType w:val="hybridMultilevel"/>
    <w:tmpl w:val="3EAEE4B4"/>
    <w:lvl w:ilvl="0" w:tplc="C30400A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4AC2492"/>
    <w:multiLevelType w:val="hybridMultilevel"/>
    <w:tmpl w:val="6F9C32B0"/>
    <w:lvl w:ilvl="0" w:tplc="2AF08100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6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23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9911619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9">
    <w:nsid w:val="540A3C67"/>
    <w:multiLevelType w:val="hybridMultilevel"/>
    <w:tmpl w:val="E6FC159C"/>
    <w:lvl w:ilvl="0" w:tplc="8FDA42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6D273D67"/>
    <w:multiLevelType w:val="hybridMultilevel"/>
    <w:tmpl w:val="6D4C5F62"/>
    <w:lvl w:ilvl="0" w:tplc="994456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39910B3"/>
    <w:multiLevelType w:val="hybridMultilevel"/>
    <w:tmpl w:val="A3B27DDC"/>
    <w:lvl w:ilvl="0" w:tplc="E452D1F8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8AE07C0"/>
    <w:multiLevelType w:val="hybridMultilevel"/>
    <w:tmpl w:val="03E84F08"/>
    <w:lvl w:ilvl="0" w:tplc="1966E41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7A5C7794"/>
    <w:multiLevelType w:val="hybridMultilevel"/>
    <w:tmpl w:val="F3360A10"/>
    <w:lvl w:ilvl="0" w:tplc="03262C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27"/>
  </w:num>
  <w:num w:numId="3">
    <w:abstractNumId w:val="21"/>
  </w:num>
  <w:num w:numId="4">
    <w:abstractNumId w:val="23"/>
  </w:num>
  <w:num w:numId="5">
    <w:abstractNumId w:val="16"/>
  </w:num>
  <w:num w:numId="6">
    <w:abstractNumId w:val="24"/>
  </w:num>
  <w:num w:numId="7">
    <w:abstractNumId w:val="30"/>
  </w:num>
  <w:num w:numId="8">
    <w:abstractNumId w:val="17"/>
  </w:num>
  <w:num w:numId="9">
    <w:abstractNumId w:val="28"/>
  </w:num>
  <w:num w:numId="10">
    <w:abstractNumId w:val="36"/>
  </w:num>
  <w:num w:numId="11">
    <w:abstractNumId w:val="10"/>
  </w:num>
  <w:num w:numId="12">
    <w:abstractNumId w:val="14"/>
  </w:num>
  <w:num w:numId="13">
    <w:abstractNumId w:val="31"/>
  </w:num>
  <w:num w:numId="14">
    <w:abstractNumId w:val="26"/>
  </w:num>
  <w:num w:numId="15">
    <w:abstractNumId w:val="37"/>
  </w:num>
  <w:num w:numId="16">
    <w:abstractNumId w:val="12"/>
  </w:num>
  <w:num w:numId="17">
    <w:abstractNumId w:val="9"/>
  </w:num>
  <w:num w:numId="18">
    <w:abstractNumId w:val="6"/>
  </w:num>
  <w:num w:numId="19">
    <w:abstractNumId w:val="5"/>
  </w:num>
  <w:num w:numId="20">
    <w:abstractNumId w:val="19"/>
  </w:num>
  <w:num w:numId="21">
    <w:abstractNumId w:val="15"/>
  </w:num>
  <w:num w:numId="22">
    <w:abstractNumId w:val="22"/>
  </w:num>
  <w:num w:numId="23">
    <w:abstractNumId w:val="13"/>
  </w:num>
  <w:num w:numId="24">
    <w:abstractNumId w:val="1"/>
  </w:num>
  <w:num w:numId="25">
    <w:abstractNumId w:val="3"/>
  </w:num>
  <w:num w:numId="26">
    <w:abstractNumId w:val="18"/>
  </w:num>
  <w:num w:numId="27">
    <w:abstractNumId w:val="20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11"/>
  </w:num>
  <w:num w:numId="31">
    <w:abstractNumId w:val="34"/>
  </w:num>
  <w:num w:numId="32">
    <w:abstractNumId w:val="0"/>
  </w:num>
  <w:num w:numId="33">
    <w:abstractNumId w:val="35"/>
  </w:num>
  <w:num w:numId="34">
    <w:abstractNumId w:val="7"/>
  </w:num>
  <w:num w:numId="35">
    <w:abstractNumId w:val="0"/>
  </w:num>
  <w:num w:numId="36">
    <w:abstractNumId w:val="0"/>
  </w:num>
  <w:num w:numId="37">
    <w:abstractNumId w:val="0"/>
  </w:num>
  <w:num w:numId="38">
    <w:abstractNumId w:val="8"/>
  </w:num>
  <w:num w:numId="39">
    <w:abstractNumId w:val="4"/>
  </w:num>
  <w:num w:numId="40">
    <w:abstractNumId w:val="2"/>
  </w:num>
  <w:num w:numId="41">
    <w:abstractNumId w:val="29"/>
  </w:num>
  <w:num w:numId="42">
    <w:abstractNumId w:val="33"/>
  </w:num>
  <w:num w:numId="43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07CD"/>
    <w:rsid w:val="00002A37"/>
    <w:rsid w:val="00002BF6"/>
    <w:rsid w:val="00003368"/>
    <w:rsid w:val="00003B66"/>
    <w:rsid w:val="000040DA"/>
    <w:rsid w:val="000043B5"/>
    <w:rsid w:val="00004EBF"/>
    <w:rsid w:val="00006446"/>
    <w:rsid w:val="000067C7"/>
    <w:rsid w:val="00006896"/>
    <w:rsid w:val="00007CDC"/>
    <w:rsid w:val="0001044A"/>
    <w:rsid w:val="00010EF7"/>
    <w:rsid w:val="00011676"/>
    <w:rsid w:val="00011B28"/>
    <w:rsid w:val="00012328"/>
    <w:rsid w:val="00013850"/>
    <w:rsid w:val="00014454"/>
    <w:rsid w:val="00014ED1"/>
    <w:rsid w:val="00015D15"/>
    <w:rsid w:val="00016A72"/>
    <w:rsid w:val="00017605"/>
    <w:rsid w:val="00017BD8"/>
    <w:rsid w:val="00021B64"/>
    <w:rsid w:val="00021ED1"/>
    <w:rsid w:val="00023A51"/>
    <w:rsid w:val="00024580"/>
    <w:rsid w:val="0002459B"/>
    <w:rsid w:val="00024BA7"/>
    <w:rsid w:val="00024D45"/>
    <w:rsid w:val="0002564D"/>
    <w:rsid w:val="00025690"/>
    <w:rsid w:val="00025734"/>
    <w:rsid w:val="00025ECA"/>
    <w:rsid w:val="000264E9"/>
    <w:rsid w:val="00027939"/>
    <w:rsid w:val="00027A0F"/>
    <w:rsid w:val="00031147"/>
    <w:rsid w:val="00031814"/>
    <w:rsid w:val="00031FE8"/>
    <w:rsid w:val="000322B8"/>
    <w:rsid w:val="000325B8"/>
    <w:rsid w:val="00032B77"/>
    <w:rsid w:val="00032D51"/>
    <w:rsid w:val="00032DF4"/>
    <w:rsid w:val="00033B56"/>
    <w:rsid w:val="00033C69"/>
    <w:rsid w:val="000344B0"/>
    <w:rsid w:val="00034C15"/>
    <w:rsid w:val="0003661B"/>
    <w:rsid w:val="000369C9"/>
    <w:rsid w:val="00036B7A"/>
    <w:rsid w:val="00036BA1"/>
    <w:rsid w:val="0003752E"/>
    <w:rsid w:val="00037616"/>
    <w:rsid w:val="00040760"/>
    <w:rsid w:val="00041395"/>
    <w:rsid w:val="00041C0A"/>
    <w:rsid w:val="000422E2"/>
    <w:rsid w:val="0004251A"/>
    <w:rsid w:val="00042F22"/>
    <w:rsid w:val="000444EF"/>
    <w:rsid w:val="000447BA"/>
    <w:rsid w:val="00044BF1"/>
    <w:rsid w:val="00044FB0"/>
    <w:rsid w:val="000450FC"/>
    <w:rsid w:val="000451DA"/>
    <w:rsid w:val="00045845"/>
    <w:rsid w:val="000514BE"/>
    <w:rsid w:val="0005280E"/>
    <w:rsid w:val="00052A07"/>
    <w:rsid w:val="000534E3"/>
    <w:rsid w:val="00054FE7"/>
    <w:rsid w:val="0005606A"/>
    <w:rsid w:val="00057117"/>
    <w:rsid w:val="000571ED"/>
    <w:rsid w:val="000577AC"/>
    <w:rsid w:val="000601FB"/>
    <w:rsid w:val="000605BF"/>
    <w:rsid w:val="000616E7"/>
    <w:rsid w:val="00063B96"/>
    <w:rsid w:val="0006487E"/>
    <w:rsid w:val="00064ED5"/>
    <w:rsid w:val="00065E1A"/>
    <w:rsid w:val="00070626"/>
    <w:rsid w:val="000715C7"/>
    <w:rsid w:val="00071942"/>
    <w:rsid w:val="00071BAE"/>
    <w:rsid w:val="00072622"/>
    <w:rsid w:val="00073504"/>
    <w:rsid w:val="00074B82"/>
    <w:rsid w:val="000759BE"/>
    <w:rsid w:val="000771EB"/>
    <w:rsid w:val="00077E5F"/>
    <w:rsid w:val="000802FF"/>
    <w:rsid w:val="0008036A"/>
    <w:rsid w:val="00080CBE"/>
    <w:rsid w:val="0008108B"/>
    <w:rsid w:val="00081AE6"/>
    <w:rsid w:val="00081F7D"/>
    <w:rsid w:val="000830BE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C7"/>
    <w:rsid w:val="00096968"/>
    <w:rsid w:val="00096E3E"/>
    <w:rsid w:val="00097C4D"/>
    <w:rsid w:val="000A0079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1169"/>
    <w:rsid w:val="000B2084"/>
    <w:rsid w:val="000B232E"/>
    <w:rsid w:val="000B2719"/>
    <w:rsid w:val="000B3A8F"/>
    <w:rsid w:val="000B4AB9"/>
    <w:rsid w:val="000B4C35"/>
    <w:rsid w:val="000B58C3"/>
    <w:rsid w:val="000B61E9"/>
    <w:rsid w:val="000B7594"/>
    <w:rsid w:val="000B7A34"/>
    <w:rsid w:val="000B7EDF"/>
    <w:rsid w:val="000C165A"/>
    <w:rsid w:val="000C21A4"/>
    <w:rsid w:val="000C2E19"/>
    <w:rsid w:val="000C3C4B"/>
    <w:rsid w:val="000C3D91"/>
    <w:rsid w:val="000C4344"/>
    <w:rsid w:val="000C5B3C"/>
    <w:rsid w:val="000C6AFB"/>
    <w:rsid w:val="000D0D07"/>
    <w:rsid w:val="000D19AD"/>
    <w:rsid w:val="000D1BDB"/>
    <w:rsid w:val="000D3AB1"/>
    <w:rsid w:val="000D4797"/>
    <w:rsid w:val="000D4C09"/>
    <w:rsid w:val="000D52CE"/>
    <w:rsid w:val="000D5960"/>
    <w:rsid w:val="000D61C0"/>
    <w:rsid w:val="000D6B56"/>
    <w:rsid w:val="000D7400"/>
    <w:rsid w:val="000E0527"/>
    <w:rsid w:val="000E07EC"/>
    <w:rsid w:val="000E1781"/>
    <w:rsid w:val="000E1E92"/>
    <w:rsid w:val="000E4D2E"/>
    <w:rsid w:val="000E5E2C"/>
    <w:rsid w:val="000F06D6"/>
    <w:rsid w:val="000F0C4F"/>
    <w:rsid w:val="000F0EB1"/>
    <w:rsid w:val="000F1106"/>
    <w:rsid w:val="000F13E2"/>
    <w:rsid w:val="000F165E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0F7BD2"/>
    <w:rsid w:val="001005FF"/>
    <w:rsid w:val="00101AE6"/>
    <w:rsid w:val="00102C52"/>
    <w:rsid w:val="001030A0"/>
    <w:rsid w:val="00103F95"/>
    <w:rsid w:val="00104C98"/>
    <w:rsid w:val="001062FB"/>
    <w:rsid w:val="001063E6"/>
    <w:rsid w:val="00106A8A"/>
    <w:rsid w:val="0010701F"/>
    <w:rsid w:val="00112A3C"/>
    <w:rsid w:val="00112F08"/>
    <w:rsid w:val="001132EF"/>
    <w:rsid w:val="00113CF4"/>
    <w:rsid w:val="001153EA"/>
    <w:rsid w:val="00115423"/>
    <w:rsid w:val="00115643"/>
    <w:rsid w:val="00116765"/>
    <w:rsid w:val="0011777F"/>
    <w:rsid w:val="00120A07"/>
    <w:rsid w:val="001219F5"/>
    <w:rsid w:val="00121A20"/>
    <w:rsid w:val="00122F2E"/>
    <w:rsid w:val="00122FF3"/>
    <w:rsid w:val="0012377F"/>
    <w:rsid w:val="00124314"/>
    <w:rsid w:val="00124F7B"/>
    <w:rsid w:val="00125221"/>
    <w:rsid w:val="0012636E"/>
    <w:rsid w:val="00126B4A"/>
    <w:rsid w:val="00130C5A"/>
    <w:rsid w:val="00131178"/>
    <w:rsid w:val="001324F8"/>
    <w:rsid w:val="00132FD0"/>
    <w:rsid w:val="001333D0"/>
    <w:rsid w:val="001344C0"/>
    <w:rsid w:val="001346FA"/>
    <w:rsid w:val="00134D51"/>
    <w:rsid w:val="00135252"/>
    <w:rsid w:val="001370EC"/>
    <w:rsid w:val="00137AB5"/>
    <w:rsid w:val="00137F0B"/>
    <w:rsid w:val="00140297"/>
    <w:rsid w:val="00140624"/>
    <w:rsid w:val="001446BF"/>
    <w:rsid w:val="00145BEF"/>
    <w:rsid w:val="00150432"/>
    <w:rsid w:val="00150444"/>
    <w:rsid w:val="00150774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83C"/>
    <w:rsid w:val="001659C1"/>
    <w:rsid w:val="00166CA5"/>
    <w:rsid w:val="00166F99"/>
    <w:rsid w:val="001679B1"/>
    <w:rsid w:val="001721AB"/>
    <w:rsid w:val="00173A8E"/>
    <w:rsid w:val="0017404B"/>
    <w:rsid w:val="001753ED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B8E"/>
    <w:rsid w:val="00195DDF"/>
    <w:rsid w:val="00195EB0"/>
    <w:rsid w:val="00197318"/>
    <w:rsid w:val="00197DF9"/>
    <w:rsid w:val="001A0726"/>
    <w:rsid w:val="001A0940"/>
    <w:rsid w:val="001A095A"/>
    <w:rsid w:val="001A1987"/>
    <w:rsid w:val="001A232C"/>
    <w:rsid w:val="001A2564"/>
    <w:rsid w:val="001A32F2"/>
    <w:rsid w:val="001A3712"/>
    <w:rsid w:val="001A45EA"/>
    <w:rsid w:val="001A513F"/>
    <w:rsid w:val="001A571E"/>
    <w:rsid w:val="001A5850"/>
    <w:rsid w:val="001A5B0A"/>
    <w:rsid w:val="001A6173"/>
    <w:rsid w:val="001A6CBA"/>
    <w:rsid w:val="001A7B22"/>
    <w:rsid w:val="001A7B70"/>
    <w:rsid w:val="001B0227"/>
    <w:rsid w:val="001B0C7E"/>
    <w:rsid w:val="001B0D97"/>
    <w:rsid w:val="001B0EF0"/>
    <w:rsid w:val="001B2136"/>
    <w:rsid w:val="001B33C7"/>
    <w:rsid w:val="001B4381"/>
    <w:rsid w:val="001B5A5D"/>
    <w:rsid w:val="001B5E6F"/>
    <w:rsid w:val="001B64B7"/>
    <w:rsid w:val="001B6DEF"/>
    <w:rsid w:val="001B7568"/>
    <w:rsid w:val="001C16FC"/>
    <w:rsid w:val="001C1CE5"/>
    <w:rsid w:val="001C24AA"/>
    <w:rsid w:val="001C3A7E"/>
    <w:rsid w:val="001C3D2A"/>
    <w:rsid w:val="001C5D1E"/>
    <w:rsid w:val="001C6495"/>
    <w:rsid w:val="001C6568"/>
    <w:rsid w:val="001C6AEA"/>
    <w:rsid w:val="001C7017"/>
    <w:rsid w:val="001D1AAA"/>
    <w:rsid w:val="001D38A8"/>
    <w:rsid w:val="001D4D90"/>
    <w:rsid w:val="001D51BA"/>
    <w:rsid w:val="001D6342"/>
    <w:rsid w:val="001D6D53"/>
    <w:rsid w:val="001D70FC"/>
    <w:rsid w:val="001E2C29"/>
    <w:rsid w:val="001E442A"/>
    <w:rsid w:val="001E47C6"/>
    <w:rsid w:val="001E5394"/>
    <w:rsid w:val="001E58E2"/>
    <w:rsid w:val="001E6583"/>
    <w:rsid w:val="001E7AED"/>
    <w:rsid w:val="001F008F"/>
    <w:rsid w:val="001F0104"/>
    <w:rsid w:val="001F1662"/>
    <w:rsid w:val="001F3916"/>
    <w:rsid w:val="001F44BB"/>
    <w:rsid w:val="001F54C5"/>
    <w:rsid w:val="001F62FD"/>
    <w:rsid w:val="001F662C"/>
    <w:rsid w:val="001F7074"/>
    <w:rsid w:val="001F7E36"/>
    <w:rsid w:val="0020037E"/>
    <w:rsid w:val="00200490"/>
    <w:rsid w:val="00200667"/>
    <w:rsid w:val="0020077B"/>
    <w:rsid w:val="00201F3A"/>
    <w:rsid w:val="00203DBE"/>
    <w:rsid w:val="00203F96"/>
    <w:rsid w:val="002066F9"/>
    <w:rsid w:val="002069B2"/>
    <w:rsid w:val="00207C0F"/>
    <w:rsid w:val="00207DD5"/>
    <w:rsid w:val="00207FA3"/>
    <w:rsid w:val="00210CF3"/>
    <w:rsid w:val="0021125E"/>
    <w:rsid w:val="002114A9"/>
    <w:rsid w:val="002134D0"/>
    <w:rsid w:val="00214627"/>
    <w:rsid w:val="00214C83"/>
    <w:rsid w:val="00214DA8"/>
    <w:rsid w:val="00215423"/>
    <w:rsid w:val="002158FA"/>
    <w:rsid w:val="00217573"/>
    <w:rsid w:val="00217E92"/>
    <w:rsid w:val="00220446"/>
    <w:rsid w:val="00220600"/>
    <w:rsid w:val="0022216F"/>
    <w:rsid w:val="002224DB"/>
    <w:rsid w:val="00222895"/>
    <w:rsid w:val="002234E8"/>
    <w:rsid w:val="00223854"/>
    <w:rsid w:val="00223DAE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6E6D"/>
    <w:rsid w:val="00237BB2"/>
    <w:rsid w:val="00237C9B"/>
    <w:rsid w:val="00240CEF"/>
    <w:rsid w:val="00240E4D"/>
    <w:rsid w:val="00241559"/>
    <w:rsid w:val="0024177A"/>
    <w:rsid w:val="0024275B"/>
    <w:rsid w:val="002435B3"/>
    <w:rsid w:val="002444E4"/>
    <w:rsid w:val="002458EB"/>
    <w:rsid w:val="002468FE"/>
    <w:rsid w:val="00247A7E"/>
    <w:rsid w:val="00247CD9"/>
    <w:rsid w:val="002500C8"/>
    <w:rsid w:val="002509BC"/>
    <w:rsid w:val="00251A44"/>
    <w:rsid w:val="0025234C"/>
    <w:rsid w:val="002528E7"/>
    <w:rsid w:val="00253EE2"/>
    <w:rsid w:val="00256212"/>
    <w:rsid w:val="00257543"/>
    <w:rsid w:val="00260BA0"/>
    <w:rsid w:val="0026156D"/>
    <w:rsid w:val="002617E7"/>
    <w:rsid w:val="00261FC8"/>
    <w:rsid w:val="00263489"/>
    <w:rsid w:val="00264228"/>
    <w:rsid w:val="002642CC"/>
    <w:rsid w:val="00264334"/>
    <w:rsid w:val="0026473E"/>
    <w:rsid w:val="00264B73"/>
    <w:rsid w:val="002652B6"/>
    <w:rsid w:val="00265503"/>
    <w:rsid w:val="00266214"/>
    <w:rsid w:val="00266F2C"/>
    <w:rsid w:val="00267534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519B"/>
    <w:rsid w:val="00275F04"/>
    <w:rsid w:val="00276C11"/>
    <w:rsid w:val="0027796B"/>
    <w:rsid w:val="00277E0F"/>
    <w:rsid w:val="002805F5"/>
    <w:rsid w:val="00280751"/>
    <w:rsid w:val="00281024"/>
    <w:rsid w:val="002818AE"/>
    <w:rsid w:val="0028280A"/>
    <w:rsid w:val="00282BDF"/>
    <w:rsid w:val="00283242"/>
    <w:rsid w:val="0028404B"/>
    <w:rsid w:val="00285334"/>
    <w:rsid w:val="00285CCF"/>
    <w:rsid w:val="00285E8E"/>
    <w:rsid w:val="0028662C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A3"/>
    <w:rsid w:val="002954F2"/>
    <w:rsid w:val="00296227"/>
    <w:rsid w:val="00296F44"/>
    <w:rsid w:val="0029711A"/>
    <w:rsid w:val="00297363"/>
    <w:rsid w:val="0029777D"/>
    <w:rsid w:val="002A055E"/>
    <w:rsid w:val="002A0DBA"/>
    <w:rsid w:val="002A1D4E"/>
    <w:rsid w:val="002A24E7"/>
    <w:rsid w:val="002A2869"/>
    <w:rsid w:val="002A36D2"/>
    <w:rsid w:val="002A4888"/>
    <w:rsid w:val="002A4C4B"/>
    <w:rsid w:val="002A4DA8"/>
    <w:rsid w:val="002A5538"/>
    <w:rsid w:val="002A5627"/>
    <w:rsid w:val="002A64FB"/>
    <w:rsid w:val="002A6BB2"/>
    <w:rsid w:val="002A6BF9"/>
    <w:rsid w:val="002A7F06"/>
    <w:rsid w:val="002B144E"/>
    <w:rsid w:val="002B1479"/>
    <w:rsid w:val="002B1DEB"/>
    <w:rsid w:val="002B24D6"/>
    <w:rsid w:val="002B566B"/>
    <w:rsid w:val="002B7612"/>
    <w:rsid w:val="002C05E8"/>
    <w:rsid w:val="002C0EEC"/>
    <w:rsid w:val="002C1D16"/>
    <w:rsid w:val="002C2770"/>
    <w:rsid w:val="002C2DAA"/>
    <w:rsid w:val="002C2DB7"/>
    <w:rsid w:val="002C2EFE"/>
    <w:rsid w:val="002C330D"/>
    <w:rsid w:val="002C3817"/>
    <w:rsid w:val="002C41E6"/>
    <w:rsid w:val="002C4845"/>
    <w:rsid w:val="002C4DAC"/>
    <w:rsid w:val="002C5608"/>
    <w:rsid w:val="002C5E8C"/>
    <w:rsid w:val="002C635E"/>
    <w:rsid w:val="002D0345"/>
    <w:rsid w:val="002D071A"/>
    <w:rsid w:val="002D174F"/>
    <w:rsid w:val="002D1AB3"/>
    <w:rsid w:val="002D2495"/>
    <w:rsid w:val="002D2E82"/>
    <w:rsid w:val="002D342F"/>
    <w:rsid w:val="002D34B2"/>
    <w:rsid w:val="002D36BA"/>
    <w:rsid w:val="002D4FC9"/>
    <w:rsid w:val="002D58E7"/>
    <w:rsid w:val="002D5BD8"/>
    <w:rsid w:val="002D704E"/>
    <w:rsid w:val="002D7637"/>
    <w:rsid w:val="002E01A5"/>
    <w:rsid w:val="002E17F2"/>
    <w:rsid w:val="002E2543"/>
    <w:rsid w:val="002E279D"/>
    <w:rsid w:val="002E2B27"/>
    <w:rsid w:val="002E3349"/>
    <w:rsid w:val="002E488C"/>
    <w:rsid w:val="002E664E"/>
    <w:rsid w:val="002E7CAE"/>
    <w:rsid w:val="002F0017"/>
    <w:rsid w:val="002F04AC"/>
    <w:rsid w:val="002F0845"/>
    <w:rsid w:val="002F16F7"/>
    <w:rsid w:val="002F2771"/>
    <w:rsid w:val="002F369E"/>
    <w:rsid w:val="002F37A9"/>
    <w:rsid w:val="002F3BB0"/>
    <w:rsid w:val="002F412C"/>
    <w:rsid w:val="002F43FC"/>
    <w:rsid w:val="002F48D7"/>
    <w:rsid w:val="002F55FE"/>
    <w:rsid w:val="002F5FDD"/>
    <w:rsid w:val="002F7BF3"/>
    <w:rsid w:val="002F7CD9"/>
    <w:rsid w:val="002F7FE8"/>
    <w:rsid w:val="00301CE6"/>
    <w:rsid w:val="0030256B"/>
    <w:rsid w:val="00303F65"/>
    <w:rsid w:val="00304D89"/>
    <w:rsid w:val="0030501F"/>
    <w:rsid w:val="0030516A"/>
    <w:rsid w:val="003053B6"/>
    <w:rsid w:val="003057E2"/>
    <w:rsid w:val="00305BA5"/>
    <w:rsid w:val="003069E5"/>
    <w:rsid w:val="00306FCE"/>
    <w:rsid w:val="00307463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720"/>
    <w:rsid w:val="003243D1"/>
    <w:rsid w:val="00324D23"/>
    <w:rsid w:val="00325ACE"/>
    <w:rsid w:val="003277BD"/>
    <w:rsid w:val="00331751"/>
    <w:rsid w:val="003326F8"/>
    <w:rsid w:val="00333614"/>
    <w:rsid w:val="0033365C"/>
    <w:rsid w:val="00333BF3"/>
    <w:rsid w:val="00334321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1C4B"/>
    <w:rsid w:val="00342BD7"/>
    <w:rsid w:val="00343A07"/>
    <w:rsid w:val="00343A9D"/>
    <w:rsid w:val="00343FC8"/>
    <w:rsid w:val="00345A9C"/>
    <w:rsid w:val="00346130"/>
    <w:rsid w:val="00346DB5"/>
    <w:rsid w:val="00346FD7"/>
    <w:rsid w:val="00347674"/>
    <w:rsid w:val="003477B1"/>
    <w:rsid w:val="0035056B"/>
    <w:rsid w:val="00350605"/>
    <w:rsid w:val="0035299D"/>
    <w:rsid w:val="00353351"/>
    <w:rsid w:val="003538BC"/>
    <w:rsid w:val="00353B38"/>
    <w:rsid w:val="00353D67"/>
    <w:rsid w:val="0035445E"/>
    <w:rsid w:val="0035482C"/>
    <w:rsid w:val="00354C13"/>
    <w:rsid w:val="00355732"/>
    <w:rsid w:val="003557DE"/>
    <w:rsid w:val="0035626B"/>
    <w:rsid w:val="00357380"/>
    <w:rsid w:val="003602D9"/>
    <w:rsid w:val="003604CE"/>
    <w:rsid w:val="00362ABE"/>
    <w:rsid w:val="00363E7D"/>
    <w:rsid w:val="00366603"/>
    <w:rsid w:val="003668BB"/>
    <w:rsid w:val="00366AAA"/>
    <w:rsid w:val="003703A3"/>
    <w:rsid w:val="00370E47"/>
    <w:rsid w:val="0037225D"/>
    <w:rsid w:val="0037243C"/>
    <w:rsid w:val="00372BFF"/>
    <w:rsid w:val="003733F4"/>
    <w:rsid w:val="00373B80"/>
    <w:rsid w:val="00374087"/>
    <w:rsid w:val="003742AC"/>
    <w:rsid w:val="00374B72"/>
    <w:rsid w:val="00375986"/>
    <w:rsid w:val="00376302"/>
    <w:rsid w:val="003775E6"/>
    <w:rsid w:val="0037792B"/>
    <w:rsid w:val="00377CE1"/>
    <w:rsid w:val="003804FC"/>
    <w:rsid w:val="00380899"/>
    <w:rsid w:val="00380F17"/>
    <w:rsid w:val="0038135E"/>
    <w:rsid w:val="00381D6A"/>
    <w:rsid w:val="00385BF0"/>
    <w:rsid w:val="00385F2F"/>
    <w:rsid w:val="00386D8D"/>
    <w:rsid w:val="00387728"/>
    <w:rsid w:val="003902D0"/>
    <w:rsid w:val="00390B6F"/>
    <w:rsid w:val="00391A6F"/>
    <w:rsid w:val="00392192"/>
    <w:rsid w:val="003939FF"/>
    <w:rsid w:val="00393A89"/>
    <w:rsid w:val="0039535C"/>
    <w:rsid w:val="00396C10"/>
    <w:rsid w:val="003A2223"/>
    <w:rsid w:val="003A2303"/>
    <w:rsid w:val="003A2A0F"/>
    <w:rsid w:val="003A3BB1"/>
    <w:rsid w:val="003A420C"/>
    <w:rsid w:val="003A45A1"/>
    <w:rsid w:val="003A50F3"/>
    <w:rsid w:val="003A5B0A"/>
    <w:rsid w:val="003A6AB0"/>
    <w:rsid w:val="003A6BAC"/>
    <w:rsid w:val="003A6BD4"/>
    <w:rsid w:val="003A7EF3"/>
    <w:rsid w:val="003B1169"/>
    <w:rsid w:val="003B13F9"/>
    <w:rsid w:val="003B159C"/>
    <w:rsid w:val="003B26C8"/>
    <w:rsid w:val="003B2973"/>
    <w:rsid w:val="003B369F"/>
    <w:rsid w:val="003B36A3"/>
    <w:rsid w:val="003B5249"/>
    <w:rsid w:val="003B5E3F"/>
    <w:rsid w:val="003B6055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42"/>
    <w:rsid w:val="003C36AF"/>
    <w:rsid w:val="003C39F9"/>
    <w:rsid w:val="003C3DB0"/>
    <w:rsid w:val="003C48D1"/>
    <w:rsid w:val="003C55F1"/>
    <w:rsid w:val="003C5882"/>
    <w:rsid w:val="003C6BFF"/>
    <w:rsid w:val="003C7806"/>
    <w:rsid w:val="003D022F"/>
    <w:rsid w:val="003D0620"/>
    <w:rsid w:val="003D086B"/>
    <w:rsid w:val="003D109F"/>
    <w:rsid w:val="003D1200"/>
    <w:rsid w:val="003D2313"/>
    <w:rsid w:val="003D2478"/>
    <w:rsid w:val="003D2FC4"/>
    <w:rsid w:val="003D3303"/>
    <w:rsid w:val="003D391C"/>
    <w:rsid w:val="003D3C45"/>
    <w:rsid w:val="003D5B1F"/>
    <w:rsid w:val="003D63FE"/>
    <w:rsid w:val="003D68B2"/>
    <w:rsid w:val="003D7F6F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C9B"/>
    <w:rsid w:val="003F0F46"/>
    <w:rsid w:val="003F111A"/>
    <w:rsid w:val="003F2994"/>
    <w:rsid w:val="003F2CD4"/>
    <w:rsid w:val="003F6BBE"/>
    <w:rsid w:val="003F6F82"/>
    <w:rsid w:val="003F722F"/>
    <w:rsid w:val="003F7B8C"/>
    <w:rsid w:val="004000E8"/>
    <w:rsid w:val="004017D5"/>
    <w:rsid w:val="00402E2B"/>
    <w:rsid w:val="0040512B"/>
    <w:rsid w:val="00405CA5"/>
    <w:rsid w:val="00406E8E"/>
    <w:rsid w:val="0040717A"/>
    <w:rsid w:val="004072CC"/>
    <w:rsid w:val="0040737D"/>
    <w:rsid w:val="0040794E"/>
    <w:rsid w:val="004079A3"/>
    <w:rsid w:val="00407B30"/>
    <w:rsid w:val="00407CD3"/>
    <w:rsid w:val="00410134"/>
    <w:rsid w:val="00410AD9"/>
    <w:rsid w:val="00410B72"/>
    <w:rsid w:val="00410F18"/>
    <w:rsid w:val="0041137A"/>
    <w:rsid w:val="004122E2"/>
    <w:rsid w:val="0041263E"/>
    <w:rsid w:val="004131FB"/>
    <w:rsid w:val="00413317"/>
    <w:rsid w:val="00413AAC"/>
    <w:rsid w:val="00415294"/>
    <w:rsid w:val="00415ACE"/>
    <w:rsid w:val="004172C2"/>
    <w:rsid w:val="0042051E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4493"/>
    <w:rsid w:val="004355E6"/>
    <w:rsid w:val="00436A13"/>
    <w:rsid w:val="00436AD7"/>
    <w:rsid w:val="00437447"/>
    <w:rsid w:val="00441A92"/>
    <w:rsid w:val="00441BE2"/>
    <w:rsid w:val="00441F16"/>
    <w:rsid w:val="00444395"/>
    <w:rsid w:val="00444A6F"/>
    <w:rsid w:val="00444CAD"/>
    <w:rsid w:val="00444F56"/>
    <w:rsid w:val="00445F89"/>
    <w:rsid w:val="00446488"/>
    <w:rsid w:val="00447C0B"/>
    <w:rsid w:val="004511A2"/>
    <w:rsid w:val="004517AA"/>
    <w:rsid w:val="00452345"/>
    <w:rsid w:val="00452CAC"/>
    <w:rsid w:val="00453088"/>
    <w:rsid w:val="00453A31"/>
    <w:rsid w:val="004556FF"/>
    <w:rsid w:val="00456462"/>
    <w:rsid w:val="00457565"/>
    <w:rsid w:val="00457B71"/>
    <w:rsid w:val="00461856"/>
    <w:rsid w:val="004619E9"/>
    <w:rsid w:val="00462DFC"/>
    <w:rsid w:val="00463E45"/>
    <w:rsid w:val="0046405E"/>
    <w:rsid w:val="00464B12"/>
    <w:rsid w:val="00465F3A"/>
    <w:rsid w:val="004669E2"/>
    <w:rsid w:val="0046750B"/>
    <w:rsid w:val="00467765"/>
    <w:rsid w:val="00467DD7"/>
    <w:rsid w:val="00470C31"/>
    <w:rsid w:val="004734D0"/>
    <w:rsid w:val="0047458F"/>
    <w:rsid w:val="00474D49"/>
    <w:rsid w:val="0047556B"/>
    <w:rsid w:val="00475A2B"/>
    <w:rsid w:val="00477768"/>
    <w:rsid w:val="00477A69"/>
    <w:rsid w:val="0048070B"/>
    <w:rsid w:val="004807F9"/>
    <w:rsid w:val="00482025"/>
    <w:rsid w:val="004840C7"/>
    <w:rsid w:val="004845F2"/>
    <w:rsid w:val="00484B29"/>
    <w:rsid w:val="00484D5E"/>
    <w:rsid w:val="004870AA"/>
    <w:rsid w:val="00487CE3"/>
    <w:rsid w:val="00490D13"/>
    <w:rsid w:val="00492BC5"/>
    <w:rsid w:val="0049386C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A6D2E"/>
    <w:rsid w:val="004B0A0A"/>
    <w:rsid w:val="004B10D2"/>
    <w:rsid w:val="004B1F8D"/>
    <w:rsid w:val="004B1FA2"/>
    <w:rsid w:val="004B4D25"/>
    <w:rsid w:val="004B52C7"/>
    <w:rsid w:val="004B6A22"/>
    <w:rsid w:val="004B766F"/>
    <w:rsid w:val="004B7C0C"/>
    <w:rsid w:val="004C125D"/>
    <w:rsid w:val="004C35D6"/>
    <w:rsid w:val="004C3898"/>
    <w:rsid w:val="004C3972"/>
    <w:rsid w:val="004C3DF1"/>
    <w:rsid w:val="004C442B"/>
    <w:rsid w:val="004C460E"/>
    <w:rsid w:val="004C48D7"/>
    <w:rsid w:val="004C783B"/>
    <w:rsid w:val="004D0ABE"/>
    <w:rsid w:val="004D0D12"/>
    <w:rsid w:val="004D1112"/>
    <w:rsid w:val="004D1962"/>
    <w:rsid w:val="004D36B1"/>
    <w:rsid w:val="004D79BF"/>
    <w:rsid w:val="004D7EBD"/>
    <w:rsid w:val="004E026A"/>
    <w:rsid w:val="004E19E7"/>
    <w:rsid w:val="004E23F1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557"/>
    <w:rsid w:val="004F2C09"/>
    <w:rsid w:val="004F36F0"/>
    <w:rsid w:val="004F4312"/>
    <w:rsid w:val="004F4DA3"/>
    <w:rsid w:val="004F56F9"/>
    <w:rsid w:val="004F5AB0"/>
    <w:rsid w:val="004F63B0"/>
    <w:rsid w:val="004F64F8"/>
    <w:rsid w:val="004F722D"/>
    <w:rsid w:val="004F7C00"/>
    <w:rsid w:val="005020DF"/>
    <w:rsid w:val="005022B1"/>
    <w:rsid w:val="005029C9"/>
    <w:rsid w:val="005040C6"/>
    <w:rsid w:val="005044C3"/>
    <w:rsid w:val="0050466C"/>
    <w:rsid w:val="00506557"/>
    <w:rsid w:val="0050677A"/>
    <w:rsid w:val="00507223"/>
    <w:rsid w:val="00507DBF"/>
    <w:rsid w:val="005108D8"/>
    <w:rsid w:val="00510E5A"/>
    <w:rsid w:val="005116F9"/>
    <w:rsid w:val="00511E6F"/>
    <w:rsid w:val="005136A0"/>
    <w:rsid w:val="00513B6A"/>
    <w:rsid w:val="00514C87"/>
    <w:rsid w:val="005153A7"/>
    <w:rsid w:val="00516C7C"/>
    <w:rsid w:val="00520CA3"/>
    <w:rsid w:val="005219CF"/>
    <w:rsid w:val="00521CA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0D4B"/>
    <w:rsid w:val="005421C9"/>
    <w:rsid w:val="00542D25"/>
    <w:rsid w:val="00542EAA"/>
    <w:rsid w:val="0054627B"/>
    <w:rsid w:val="005464C3"/>
    <w:rsid w:val="00546751"/>
    <w:rsid w:val="0054680D"/>
    <w:rsid w:val="00546970"/>
    <w:rsid w:val="0054772A"/>
    <w:rsid w:val="00550062"/>
    <w:rsid w:val="00551461"/>
    <w:rsid w:val="005529E9"/>
    <w:rsid w:val="00553595"/>
    <w:rsid w:val="0055396C"/>
    <w:rsid w:val="00554264"/>
    <w:rsid w:val="00554E19"/>
    <w:rsid w:val="0055568B"/>
    <w:rsid w:val="00555A53"/>
    <w:rsid w:val="00555F28"/>
    <w:rsid w:val="0055735C"/>
    <w:rsid w:val="0056121F"/>
    <w:rsid w:val="00561926"/>
    <w:rsid w:val="00561FB9"/>
    <w:rsid w:val="00562200"/>
    <w:rsid w:val="005627D9"/>
    <w:rsid w:val="00562F9B"/>
    <w:rsid w:val="00563232"/>
    <w:rsid w:val="00563DE2"/>
    <w:rsid w:val="0056656C"/>
    <w:rsid w:val="005667D9"/>
    <w:rsid w:val="0057004C"/>
    <w:rsid w:val="00572505"/>
    <w:rsid w:val="00572849"/>
    <w:rsid w:val="00573FEB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3CF4"/>
    <w:rsid w:val="00594612"/>
    <w:rsid w:val="005948C2"/>
    <w:rsid w:val="00595DCA"/>
    <w:rsid w:val="00596779"/>
    <w:rsid w:val="0059779B"/>
    <w:rsid w:val="005A1498"/>
    <w:rsid w:val="005A1CED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0484"/>
    <w:rsid w:val="005B2068"/>
    <w:rsid w:val="005B35D7"/>
    <w:rsid w:val="005B392A"/>
    <w:rsid w:val="005B3AA3"/>
    <w:rsid w:val="005B46E2"/>
    <w:rsid w:val="005B4B1B"/>
    <w:rsid w:val="005B52FC"/>
    <w:rsid w:val="005B6F83"/>
    <w:rsid w:val="005B75B4"/>
    <w:rsid w:val="005B7689"/>
    <w:rsid w:val="005C1BE1"/>
    <w:rsid w:val="005C24C0"/>
    <w:rsid w:val="005C5935"/>
    <w:rsid w:val="005C74FB"/>
    <w:rsid w:val="005D1602"/>
    <w:rsid w:val="005D187F"/>
    <w:rsid w:val="005D1B94"/>
    <w:rsid w:val="005D27B9"/>
    <w:rsid w:val="005D3E4C"/>
    <w:rsid w:val="005D4702"/>
    <w:rsid w:val="005D5A8F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B81"/>
    <w:rsid w:val="005E6A6A"/>
    <w:rsid w:val="005E7088"/>
    <w:rsid w:val="005E71A1"/>
    <w:rsid w:val="005E7B35"/>
    <w:rsid w:val="005F0A1C"/>
    <w:rsid w:val="005F2CB1"/>
    <w:rsid w:val="005F3025"/>
    <w:rsid w:val="005F31AC"/>
    <w:rsid w:val="005F32F4"/>
    <w:rsid w:val="005F42A2"/>
    <w:rsid w:val="005F4CDC"/>
    <w:rsid w:val="005F618C"/>
    <w:rsid w:val="005F62DB"/>
    <w:rsid w:val="005F6655"/>
    <w:rsid w:val="005F6DCB"/>
    <w:rsid w:val="005F70BD"/>
    <w:rsid w:val="005F7590"/>
    <w:rsid w:val="00600404"/>
    <w:rsid w:val="00601369"/>
    <w:rsid w:val="0060136A"/>
    <w:rsid w:val="006019E8"/>
    <w:rsid w:val="00601AE6"/>
    <w:rsid w:val="0060283C"/>
    <w:rsid w:val="00602C2E"/>
    <w:rsid w:val="0060355F"/>
    <w:rsid w:val="0060457E"/>
    <w:rsid w:val="0060471E"/>
    <w:rsid w:val="006048E2"/>
    <w:rsid w:val="00604F14"/>
    <w:rsid w:val="006053E4"/>
    <w:rsid w:val="0060658B"/>
    <w:rsid w:val="0060693B"/>
    <w:rsid w:val="00607134"/>
    <w:rsid w:val="00607284"/>
    <w:rsid w:val="00607B0D"/>
    <w:rsid w:val="00610315"/>
    <w:rsid w:val="00611035"/>
    <w:rsid w:val="00611B83"/>
    <w:rsid w:val="00612FF3"/>
    <w:rsid w:val="00613257"/>
    <w:rsid w:val="00613DBE"/>
    <w:rsid w:val="006148BA"/>
    <w:rsid w:val="00614A36"/>
    <w:rsid w:val="006152D6"/>
    <w:rsid w:val="00615C74"/>
    <w:rsid w:val="00620A71"/>
    <w:rsid w:val="00620D80"/>
    <w:rsid w:val="00620E69"/>
    <w:rsid w:val="00620FFD"/>
    <w:rsid w:val="00621524"/>
    <w:rsid w:val="006234A6"/>
    <w:rsid w:val="0062362F"/>
    <w:rsid w:val="00624782"/>
    <w:rsid w:val="00624B4F"/>
    <w:rsid w:val="00624BE0"/>
    <w:rsid w:val="00624D23"/>
    <w:rsid w:val="006259E2"/>
    <w:rsid w:val="00627A4A"/>
    <w:rsid w:val="00630001"/>
    <w:rsid w:val="0063009F"/>
    <w:rsid w:val="0063010F"/>
    <w:rsid w:val="0063052D"/>
    <w:rsid w:val="006311B3"/>
    <w:rsid w:val="006326D9"/>
    <w:rsid w:val="0063284C"/>
    <w:rsid w:val="006328B6"/>
    <w:rsid w:val="0063341E"/>
    <w:rsid w:val="006340F6"/>
    <w:rsid w:val="0063507D"/>
    <w:rsid w:val="006361C5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280"/>
    <w:rsid w:val="006519C0"/>
    <w:rsid w:val="006526DB"/>
    <w:rsid w:val="0065299D"/>
    <w:rsid w:val="0065358D"/>
    <w:rsid w:val="00653BEE"/>
    <w:rsid w:val="0065535A"/>
    <w:rsid w:val="006556BB"/>
    <w:rsid w:val="00655733"/>
    <w:rsid w:val="006559E5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57CC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77C70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2B8"/>
    <w:rsid w:val="006953E2"/>
    <w:rsid w:val="00695FC2"/>
    <w:rsid w:val="00696949"/>
    <w:rsid w:val="00697052"/>
    <w:rsid w:val="00697A13"/>
    <w:rsid w:val="006A2870"/>
    <w:rsid w:val="006A46FB"/>
    <w:rsid w:val="006A5D44"/>
    <w:rsid w:val="006A5E28"/>
    <w:rsid w:val="006A61F1"/>
    <w:rsid w:val="006A697B"/>
    <w:rsid w:val="006A6A86"/>
    <w:rsid w:val="006A7AFF"/>
    <w:rsid w:val="006B0A05"/>
    <w:rsid w:val="006B1361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6D83"/>
    <w:rsid w:val="006B7603"/>
    <w:rsid w:val="006C03B8"/>
    <w:rsid w:val="006C1160"/>
    <w:rsid w:val="006C1E80"/>
    <w:rsid w:val="006C25B7"/>
    <w:rsid w:val="006C2A4C"/>
    <w:rsid w:val="006C31A4"/>
    <w:rsid w:val="006C3376"/>
    <w:rsid w:val="006C5EC9"/>
    <w:rsid w:val="006C6059"/>
    <w:rsid w:val="006C62A7"/>
    <w:rsid w:val="006C7522"/>
    <w:rsid w:val="006C78AF"/>
    <w:rsid w:val="006C7BD5"/>
    <w:rsid w:val="006D28FF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0FE"/>
    <w:rsid w:val="006E1B75"/>
    <w:rsid w:val="006E28B7"/>
    <w:rsid w:val="006E3310"/>
    <w:rsid w:val="006E3CB5"/>
    <w:rsid w:val="006E3E5C"/>
    <w:rsid w:val="006E4630"/>
    <w:rsid w:val="006E47DC"/>
    <w:rsid w:val="006E4981"/>
    <w:rsid w:val="006E4E39"/>
    <w:rsid w:val="006E50C3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643E"/>
    <w:rsid w:val="006F6BBF"/>
    <w:rsid w:val="006F77F5"/>
    <w:rsid w:val="00700F34"/>
    <w:rsid w:val="00701528"/>
    <w:rsid w:val="0070346E"/>
    <w:rsid w:val="00704EDB"/>
    <w:rsid w:val="0070537F"/>
    <w:rsid w:val="007058FD"/>
    <w:rsid w:val="00706101"/>
    <w:rsid w:val="007064E6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1E0C"/>
    <w:rsid w:val="007222A7"/>
    <w:rsid w:val="0072239C"/>
    <w:rsid w:val="00722778"/>
    <w:rsid w:val="00722D6E"/>
    <w:rsid w:val="00722F8B"/>
    <w:rsid w:val="00723C8C"/>
    <w:rsid w:val="0072401F"/>
    <w:rsid w:val="00725145"/>
    <w:rsid w:val="007258B3"/>
    <w:rsid w:val="00725D77"/>
    <w:rsid w:val="007263BC"/>
    <w:rsid w:val="00726EA6"/>
    <w:rsid w:val="00727208"/>
    <w:rsid w:val="00727680"/>
    <w:rsid w:val="007276BA"/>
    <w:rsid w:val="00727F66"/>
    <w:rsid w:val="00727F91"/>
    <w:rsid w:val="00727FBB"/>
    <w:rsid w:val="00730EBD"/>
    <w:rsid w:val="00730FD2"/>
    <w:rsid w:val="00731137"/>
    <w:rsid w:val="007348B1"/>
    <w:rsid w:val="00734A12"/>
    <w:rsid w:val="00734B23"/>
    <w:rsid w:val="00734FCC"/>
    <w:rsid w:val="0073598A"/>
    <w:rsid w:val="00735D15"/>
    <w:rsid w:val="007362A6"/>
    <w:rsid w:val="00736B85"/>
    <w:rsid w:val="00736D7D"/>
    <w:rsid w:val="007400D0"/>
    <w:rsid w:val="0074070A"/>
    <w:rsid w:val="00740E58"/>
    <w:rsid w:val="00741147"/>
    <w:rsid w:val="00741BA6"/>
    <w:rsid w:val="00743044"/>
    <w:rsid w:val="007445A0"/>
    <w:rsid w:val="00744986"/>
    <w:rsid w:val="0074524B"/>
    <w:rsid w:val="00745A2D"/>
    <w:rsid w:val="00745BBA"/>
    <w:rsid w:val="00745F0B"/>
    <w:rsid w:val="00746992"/>
    <w:rsid w:val="00747D8B"/>
    <w:rsid w:val="00750214"/>
    <w:rsid w:val="00750EAF"/>
    <w:rsid w:val="00750FD9"/>
    <w:rsid w:val="00751228"/>
    <w:rsid w:val="007524FA"/>
    <w:rsid w:val="00753228"/>
    <w:rsid w:val="00753720"/>
    <w:rsid w:val="00754068"/>
    <w:rsid w:val="007559F7"/>
    <w:rsid w:val="007571E1"/>
    <w:rsid w:val="00760135"/>
    <w:rsid w:val="007604B2"/>
    <w:rsid w:val="0076102F"/>
    <w:rsid w:val="00763575"/>
    <w:rsid w:val="007644AB"/>
    <w:rsid w:val="0076452F"/>
    <w:rsid w:val="00765281"/>
    <w:rsid w:val="00766BAD"/>
    <w:rsid w:val="007673CA"/>
    <w:rsid w:val="00770DA9"/>
    <w:rsid w:val="00771EA9"/>
    <w:rsid w:val="00772ABA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002E"/>
    <w:rsid w:val="007807DF"/>
    <w:rsid w:val="00781499"/>
    <w:rsid w:val="0078177E"/>
    <w:rsid w:val="00781B1F"/>
    <w:rsid w:val="0078304C"/>
    <w:rsid w:val="00783673"/>
    <w:rsid w:val="0078469A"/>
    <w:rsid w:val="007850EE"/>
    <w:rsid w:val="00785165"/>
    <w:rsid w:val="00785490"/>
    <w:rsid w:val="0078595B"/>
    <w:rsid w:val="00786D2C"/>
    <w:rsid w:val="00787936"/>
    <w:rsid w:val="007907B2"/>
    <w:rsid w:val="00791744"/>
    <w:rsid w:val="0079182B"/>
    <w:rsid w:val="00792528"/>
    <w:rsid w:val="007925EA"/>
    <w:rsid w:val="007932D5"/>
    <w:rsid w:val="00793CD8"/>
    <w:rsid w:val="00794DBE"/>
    <w:rsid w:val="00795C92"/>
    <w:rsid w:val="00796204"/>
    <w:rsid w:val="00796231"/>
    <w:rsid w:val="0079626A"/>
    <w:rsid w:val="007962AA"/>
    <w:rsid w:val="0079733D"/>
    <w:rsid w:val="007A1983"/>
    <w:rsid w:val="007A1CB3"/>
    <w:rsid w:val="007A24FC"/>
    <w:rsid w:val="007A306F"/>
    <w:rsid w:val="007A3135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17F8"/>
    <w:rsid w:val="007B2DDB"/>
    <w:rsid w:val="007B3D2D"/>
    <w:rsid w:val="007B41D5"/>
    <w:rsid w:val="007B4C0D"/>
    <w:rsid w:val="007B50AE"/>
    <w:rsid w:val="007B51DF"/>
    <w:rsid w:val="007B5D5A"/>
    <w:rsid w:val="007C05DD"/>
    <w:rsid w:val="007C0E8B"/>
    <w:rsid w:val="007C0FBD"/>
    <w:rsid w:val="007C1F0C"/>
    <w:rsid w:val="007C2056"/>
    <w:rsid w:val="007C25B7"/>
    <w:rsid w:val="007C3D18"/>
    <w:rsid w:val="007C4030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1F33"/>
    <w:rsid w:val="007D2108"/>
    <w:rsid w:val="007D47D5"/>
    <w:rsid w:val="007D56B2"/>
    <w:rsid w:val="007D5901"/>
    <w:rsid w:val="007D7150"/>
    <w:rsid w:val="007D73D3"/>
    <w:rsid w:val="007D7526"/>
    <w:rsid w:val="007E02F7"/>
    <w:rsid w:val="007E037D"/>
    <w:rsid w:val="007E04A3"/>
    <w:rsid w:val="007E2B82"/>
    <w:rsid w:val="007E3CBE"/>
    <w:rsid w:val="007E4536"/>
    <w:rsid w:val="007E4610"/>
    <w:rsid w:val="007E4646"/>
    <w:rsid w:val="007E4715"/>
    <w:rsid w:val="007E505B"/>
    <w:rsid w:val="007E61EB"/>
    <w:rsid w:val="007E6C26"/>
    <w:rsid w:val="007E6DF4"/>
    <w:rsid w:val="007E7091"/>
    <w:rsid w:val="007E7919"/>
    <w:rsid w:val="007E7BF0"/>
    <w:rsid w:val="007F0F57"/>
    <w:rsid w:val="007F2A87"/>
    <w:rsid w:val="007F344A"/>
    <w:rsid w:val="007F3BB8"/>
    <w:rsid w:val="007F3EE9"/>
    <w:rsid w:val="007F458C"/>
    <w:rsid w:val="007F5A67"/>
    <w:rsid w:val="007F5B02"/>
    <w:rsid w:val="007F5DC0"/>
    <w:rsid w:val="007F6026"/>
    <w:rsid w:val="00800979"/>
    <w:rsid w:val="0080139B"/>
    <w:rsid w:val="00801A88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65BB"/>
    <w:rsid w:val="00806FCE"/>
    <w:rsid w:val="00807786"/>
    <w:rsid w:val="00807F8A"/>
    <w:rsid w:val="008109D6"/>
    <w:rsid w:val="00811276"/>
    <w:rsid w:val="00811A47"/>
    <w:rsid w:val="00811FCB"/>
    <w:rsid w:val="00813E64"/>
    <w:rsid w:val="00813FE8"/>
    <w:rsid w:val="00815258"/>
    <w:rsid w:val="008158D6"/>
    <w:rsid w:val="00815F20"/>
    <w:rsid w:val="00817196"/>
    <w:rsid w:val="00820087"/>
    <w:rsid w:val="008201F6"/>
    <w:rsid w:val="0082029B"/>
    <w:rsid w:val="008212F1"/>
    <w:rsid w:val="008213D0"/>
    <w:rsid w:val="00822559"/>
    <w:rsid w:val="00823022"/>
    <w:rsid w:val="008230F8"/>
    <w:rsid w:val="008235DB"/>
    <w:rsid w:val="00824AB4"/>
    <w:rsid w:val="0082573B"/>
    <w:rsid w:val="00825A33"/>
    <w:rsid w:val="00825C42"/>
    <w:rsid w:val="00825D25"/>
    <w:rsid w:val="00827A77"/>
    <w:rsid w:val="00827D6F"/>
    <w:rsid w:val="00827FA6"/>
    <w:rsid w:val="008301C7"/>
    <w:rsid w:val="0083067C"/>
    <w:rsid w:val="008313D8"/>
    <w:rsid w:val="008318CF"/>
    <w:rsid w:val="0083289E"/>
    <w:rsid w:val="008330D5"/>
    <w:rsid w:val="00833C9B"/>
    <w:rsid w:val="008342F2"/>
    <w:rsid w:val="00834500"/>
    <w:rsid w:val="0083536F"/>
    <w:rsid w:val="008363E6"/>
    <w:rsid w:val="00836A6E"/>
    <w:rsid w:val="008376AC"/>
    <w:rsid w:val="00837CC4"/>
    <w:rsid w:val="008407FE"/>
    <w:rsid w:val="00841FF8"/>
    <w:rsid w:val="008444E8"/>
    <w:rsid w:val="0084489C"/>
    <w:rsid w:val="00844C30"/>
    <w:rsid w:val="00844E80"/>
    <w:rsid w:val="008468A8"/>
    <w:rsid w:val="00846FE7"/>
    <w:rsid w:val="00850B33"/>
    <w:rsid w:val="00850CEC"/>
    <w:rsid w:val="0085116F"/>
    <w:rsid w:val="008514BC"/>
    <w:rsid w:val="0085158E"/>
    <w:rsid w:val="008520B2"/>
    <w:rsid w:val="008529CC"/>
    <w:rsid w:val="00852D47"/>
    <w:rsid w:val="0085562F"/>
    <w:rsid w:val="008560BB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4D93"/>
    <w:rsid w:val="00865737"/>
    <w:rsid w:val="00865867"/>
    <w:rsid w:val="00865FA5"/>
    <w:rsid w:val="0086685F"/>
    <w:rsid w:val="00866898"/>
    <w:rsid w:val="00866B07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0912"/>
    <w:rsid w:val="008816C7"/>
    <w:rsid w:val="00882B23"/>
    <w:rsid w:val="0088306F"/>
    <w:rsid w:val="00886634"/>
    <w:rsid w:val="008908DD"/>
    <w:rsid w:val="00892404"/>
    <w:rsid w:val="008924F8"/>
    <w:rsid w:val="00893773"/>
    <w:rsid w:val="00894A18"/>
    <w:rsid w:val="00894A88"/>
    <w:rsid w:val="008950F7"/>
    <w:rsid w:val="00895386"/>
    <w:rsid w:val="00895654"/>
    <w:rsid w:val="00895EAF"/>
    <w:rsid w:val="0089623F"/>
    <w:rsid w:val="008A0F40"/>
    <w:rsid w:val="008A21B4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3BB5"/>
    <w:rsid w:val="008A3FCD"/>
    <w:rsid w:val="008A44B8"/>
    <w:rsid w:val="008A51A8"/>
    <w:rsid w:val="008A54C7"/>
    <w:rsid w:val="008A6483"/>
    <w:rsid w:val="008A681F"/>
    <w:rsid w:val="008A77D8"/>
    <w:rsid w:val="008B0483"/>
    <w:rsid w:val="008B055D"/>
    <w:rsid w:val="008B120C"/>
    <w:rsid w:val="008B14EB"/>
    <w:rsid w:val="008B1665"/>
    <w:rsid w:val="008B1B86"/>
    <w:rsid w:val="008B350B"/>
    <w:rsid w:val="008B3AF3"/>
    <w:rsid w:val="008B40BD"/>
    <w:rsid w:val="008B51A0"/>
    <w:rsid w:val="008B592A"/>
    <w:rsid w:val="008B6998"/>
    <w:rsid w:val="008B7B5C"/>
    <w:rsid w:val="008C0100"/>
    <w:rsid w:val="008C0388"/>
    <w:rsid w:val="008C05E1"/>
    <w:rsid w:val="008C0B76"/>
    <w:rsid w:val="008C0C99"/>
    <w:rsid w:val="008C0CE4"/>
    <w:rsid w:val="008C1166"/>
    <w:rsid w:val="008C16E8"/>
    <w:rsid w:val="008C1811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564"/>
    <w:rsid w:val="008D2643"/>
    <w:rsid w:val="008D2F53"/>
    <w:rsid w:val="008D30CA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1F6E"/>
    <w:rsid w:val="008E21C7"/>
    <w:rsid w:val="008E292B"/>
    <w:rsid w:val="008E3668"/>
    <w:rsid w:val="008E4AAC"/>
    <w:rsid w:val="008E4FB7"/>
    <w:rsid w:val="008E55AE"/>
    <w:rsid w:val="008E5CAF"/>
    <w:rsid w:val="008E5DB8"/>
    <w:rsid w:val="008E716F"/>
    <w:rsid w:val="008F11C5"/>
    <w:rsid w:val="008F1942"/>
    <w:rsid w:val="008F1EAB"/>
    <w:rsid w:val="008F22B7"/>
    <w:rsid w:val="008F2561"/>
    <w:rsid w:val="008F3013"/>
    <w:rsid w:val="008F33DC"/>
    <w:rsid w:val="008F4163"/>
    <w:rsid w:val="008F477F"/>
    <w:rsid w:val="008F6945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19"/>
    <w:rsid w:val="00906939"/>
    <w:rsid w:val="00907108"/>
    <w:rsid w:val="00907618"/>
    <w:rsid w:val="00910B7D"/>
    <w:rsid w:val="00911DFB"/>
    <w:rsid w:val="009139D9"/>
    <w:rsid w:val="00914967"/>
    <w:rsid w:val="00914AD8"/>
    <w:rsid w:val="00916079"/>
    <w:rsid w:val="009161FF"/>
    <w:rsid w:val="00917CE9"/>
    <w:rsid w:val="00920235"/>
    <w:rsid w:val="00920B08"/>
    <w:rsid w:val="00920BF2"/>
    <w:rsid w:val="0092198F"/>
    <w:rsid w:val="00922010"/>
    <w:rsid w:val="009259E4"/>
    <w:rsid w:val="009263BF"/>
    <w:rsid w:val="00926DB3"/>
    <w:rsid w:val="00926EB1"/>
    <w:rsid w:val="00926F32"/>
    <w:rsid w:val="00927269"/>
    <w:rsid w:val="00931BD9"/>
    <w:rsid w:val="00934C99"/>
    <w:rsid w:val="00935477"/>
    <w:rsid w:val="009356D9"/>
    <w:rsid w:val="0093581F"/>
    <w:rsid w:val="00936728"/>
    <w:rsid w:val="009368F3"/>
    <w:rsid w:val="009370E9"/>
    <w:rsid w:val="009376CE"/>
    <w:rsid w:val="00940D0A"/>
    <w:rsid w:val="00940DCD"/>
    <w:rsid w:val="00941636"/>
    <w:rsid w:val="00941A60"/>
    <w:rsid w:val="00941E05"/>
    <w:rsid w:val="00943742"/>
    <w:rsid w:val="009452E1"/>
    <w:rsid w:val="009454D5"/>
    <w:rsid w:val="00945C05"/>
    <w:rsid w:val="00946945"/>
    <w:rsid w:val="00947704"/>
    <w:rsid w:val="00947713"/>
    <w:rsid w:val="009505BB"/>
    <w:rsid w:val="00950DE7"/>
    <w:rsid w:val="00950FE8"/>
    <w:rsid w:val="009523F6"/>
    <w:rsid w:val="00953920"/>
    <w:rsid w:val="00953D47"/>
    <w:rsid w:val="00953DCF"/>
    <w:rsid w:val="00955C14"/>
    <w:rsid w:val="00955D71"/>
    <w:rsid w:val="009567FF"/>
    <w:rsid w:val="00956819"/>
    <w:rsid w:val="0095681E"/>
    <w:rsid w:val="009572D4"/>
    <w:rsid w:val="00960389"/>
    <w:rsid w:val="00961921"/>
    <w:rsid w:val="0096430A"/>
    <w:rsid w:val="009652AF"/>
    <w:rsid w:val="0096554B"/>
    <w:rsid w:val="009655B3"/>
    <w:rsid w:val="0096584A"/>
    <w:rsid w:val="009662D8"/>
    <w:rsid w:val="00971222"/>
    <w:rsid w:val="00971F08"/>
    <w:rsid w:val="009725FF"/>
    <w:rsid w:val="0097290F"/>
    <w:rsid w:val="00972E44"/>
    <w:rsid w:val="00973296"/>
    <w:rsid w:val="009732A8"/>
    <w:rsid w:val="009741BA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5EFE"/>
    <w:rsid w:val="009960EC"/>
    <w:rsid w:val="009970DD"/>
    <w:rsid w:val="009A0724"/>
    <w:rsid w:val="009A0FBA"/>
    <w:rsid w:val="009A10A3"/>
    <w:rsid w:val="009A1601"/>
    <w:rsid w:val="009A1735"/>
    <w:rsid w:val="009A1748"/>
    <w:rsid w:val="009A462D"/>
    <w:rsid w:val="009A5A50"/>
    <w:rsid w:val="009A5CBA"/>
    <w:rsid w:val="009A785B"/>
    <w:rsid w:val="009A7DD6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65BA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551"/>
    <w:rsid w:val="009C5CE8"/>
    <w:rsid w:val="009C6A6F"/>
    <w:rsid w:val="009C6C51"/>
    <w:rsid w:val="009C6E05"/>
    <w:rsid w:val="009C7E16"/>
    <w:rsid w:val="009D0671"/>
    <w:rsid w:val="009D0E10"/>
    <w:rsid w:val="009D23B3"/>
    <w:rsid w:val="009D2CCD"/>
    <w:rsid w:val="009D47F9"/>
    <w:rsid w:val="009D4FF0"/>
    <w:rsid w:val="009D57CE"/>
    <w:rsid w:val="009D58F6"/>
    <w:rsid w:val="009D5B42"/>
    <w:rsid w:val="009D703C"/>
    <w:rsid w:val="009D718F"/>
    <w:rsid w:val="009E068F"/>
    <w:rsid w:val="009E09ED"/>
    <w:rsid w:val="009E0CC2"/>
    <w:rsid w:val="009E14E0"/>
    <w:rsid w:val="009E1AEA"/>
    <w:rsid w:val="009E3033"/>
    <w:rsid w:val="009E35DA"/>
    <w:rsid w:val="009E35DB"/>
    <w:rsid w:val="009E3B1B"/>
    <w:rsid w:val="009E4147"/>
    <w:rsid w:val="009E47A3"/>
    <w:rsid w:val="009E54EA"/>
    <w:rsid w:val="009E57E3"/>
    <w:rsid w:val="009E6144"/>
    <w:rsid w:val="009E6171"/>
    <w:rsid w:val="009E63A8"/>
    <w:rsid w:val="009E7C97"/>
    <w:rsid w:val="009F08F3"/>
    <w:rsid w:val="009F1E24"/>
    <w:rsid w:val="009F26AB"/>
    <w:rsid w:val="009F27AA"/>
    <w:rsid w:val="009F321E"/>
    <w:rsid w:val="009F344F"/>
    <w:rsid w:val="009F3959"/>
    <w:rsid w:val="009F4F99"/>
    <w:rsid w:val="009F6C11"/>
    <w:rsid w:val="009F6F89"/>
    <w:rsid w:val="009F7C47"/>
    <w:rsid w:val="009F7F5B"/>
    <w:rsid w:val="00A02B4C"/>
    <w:rsid w:val="00A048A8"/>
    <w:rsid w:val="00A04F49"/>
    <w:rsid w:val="00A069D1"/>
    <w:rsid w:val="00A07003"/>
    <w:rsid w:val="00A07217"/>
    <w:rsid w:val="00A10AA3"/>
    <w:rsid w:val="00A11997"/>
    <w:rsid w:val="00A125C0"/>
    <w:rsid w:val="00A12FF8"/>
    <w:rsid w:val="00A13E54"/>
    <w:rsid w:val="00A141C1"/>
    <w:rsid w:val="00A14C77"/>
    <w:rsid w:val="00A15697"/>
    <w:rsid w:val="00A159B5"/>
    <w:rsid w:val="00A16768"/>
    <w:rsid w:val="00A17645"/>
    <w:rsid w:val="00A17A76"/>
    <w:rsid w:val="00A17F63"/>
    <w:rsid w:val="00A202E1"/>
    <w:rsid w:val="00A215E6"/>
    <w:rsid w:val="00A2193B"/>
    <w:rsid w:val="00A21F84"/>
    <w:rsid w:val="00A23264"/>
    <w:rsid w:val="00A2351A"/>
    <w:rsid w:val="00A24558"/>
    <w:rsid w:val="00A247D6"/>
    <w:rsid w:val="00A264A9"/>
    <w:rsid w:val="00A26DEC"/>
    <w:rsid w:val="00A272AC"/>
    <w:rsid w:val="00A27767"/>
    <w:rsid w:val="00A27785"/>
    <w:rsid w:val="00A30187"/>
    <w:rsid w:val="00A30FF0"/>
    <w:rsid w:val="00A311B6"/>
    <w:rsid w:val="00A316F9"/>
    <w:rsid w:val="00A32319"/>
    <w:rsid w:val="00A32DB5"/>
    <w:rsid w:val="00A33075"/>
    <w:rsid w:val="00A33EA1"/>
    <w:rsid w:val="00A3448A"/>
    <w:rsid w:val="00A35A6F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5CE2"/>
    <w:rsid w:val="00A46271"/>
    <w:rsid w:val="00A4653F"/>
    <w:rsid w:val="00A4660F"/>
    <w:rsid w:val="00A511BA"/>
    <w:rsid w:val="00A51F6D"/>
    <w:rsid w:val="00A5293F"/>
    <w:rsid w:val="00A52E1D"/>
    <w:rsid w:val="00A52ED3"/>
    <w:rsid w:val="00A5300A"/>
    <w:rsid w:val="00A535B2"/>
    <w:rsid w:val="00A53A09"/>
    <w:rsid w:val="00A53AF7"/>
    <w:rsid w:val="00A57A9B"/>
    <w:rsid w:val="00A61499"/>
    <w:rsid w:val="00A6274A"/>
    <w:rsid w:val="00A6292E"/>
    <w:rsid w:val="00A62A45"/>
    <w:rsid w:val="00A62A77"/>
    <w:rsid w:val="00A63483"/>
    <w:rsid w:val="00A63B7F"/>
    <w:rsid w:val="00A63E23"/>
    <w:rsid w:val="00A65516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22B7"/>
    <w:rsid w:val="00A735D3"/>
    <w:rsid w:val="00A739D0"/>
    <w:rsid w:val="00A743C1"/>
    <w:rsid w:val="00A74639"/>
    <w:rsid w:val="00A74745"/>
    <w:rsid w:val="00A7571C"/>
    <w:rsid w:val="00A761D4"/>
    <w:rsid w:val="00A762AA"/>
    <w:rsid w:val="00A76C43"/>
    <w:rsid w:val="00A7783E"/>
    <w:rsid w:val="00A77929"/>
    <w:rsid w:val="00A77EB5"/>
    <w:rsid w:val="00A77EC4"/>
    <w:rsid w:val="00A80C7C"/>
    <w:rsid w:val="00A81071"/>
    <w:rsid w:val="00A810D8"/>
    <w:rsid w:val="00A81641"/>
    <w:rsid w:val="00A827CA"/>
    <w:rsid w:val="00A8283C"/>
    <w:rsid w:val="00A82DB2"/>
    <w:rsid w:val="00A840C0"/>
    <w:rsid w:val="00A84B4B"/>
    <w:rsid w:val="00A86873"/>
    <w:rsid w:val="00A874F5"/>
    <w:rsid w:val="00A87DC8"/>
    <w:rsid w:val="00A90235"/>
    <w:rsid w:val="00A90717"/>
    <w:rsid w:val="00A91104"/>
    <w:rsid w:val="00A91EE6"/>
    <w:rsid w:val="00A92879"/>
    <w:rsid w:val="00A9442A"/>
    <w:rsid w:val="00A9533A"/>
    <w:rsid w:val="00A95912"/>
    <w:rsid w:val="00A95DB5"/>
    <w:rsid w:val="00A96410"/>
    <w:rsid w:val="00AA016F"/>
    <w:rsid w:val="00AA172C"/>
    <w:rsid w:val="00AA1D8A"/>
    <w:rsid w:val="00AA1ED6"/>
    <w:rsid w:val="00AA2063"/>
    <w:rsid w:val="00AA3DA2"/>
    <w:rsid w:val="00AA437B"/>
    <w:rsid w:val="00AA51D6"/>
    <w:rsid w:val="00AA5A70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36E0"/>
    <w:rsid w:val="00AB4014"/>
    <w:rsid w:val="00AB4AB8"/>
    <w:rsid w:val="00AB4AF4"/>
    <w:rsid w:val="00AB5795"/>
    <w:rsid w:val="00AB655E"/>
    <w:rsid w:val="00AB65F0"/>
    <w:rsid w:val="00AB6DC1"/>
    <w:rsid w:val="00AB6E8C"/>
    <w:rsid w:val="00AB7895"/>
    <w:rsid w:val="00AC007F"/>
    <w:rsid w:val="00AC1744"/>
    <w:rsid w:val="00AC186F"/>
    <w:rsid w:val="00AC2ECD"/>
    <w:rsid w:val="00AC3119"/>
    <w:rsid w:val="00AC4421"/>
    <w:rsid w:val="00AC49FB"/>
    <w:rsid w:val="00AC5A10"/>
    <w:rsid w:val="00AC5D8A"/>
    <w:rsid w:val="00AC601A"/>
    <w:rsid w:val="00AC619F"/>
    <w:rsid w:val="00AC6629"/>
    <w:rsid w:val="00AC70D3"/>
    <w:rsid w:val="00AC7185"/>
    <w:rsid w:val="00AD0A42"/>
    <w:rsid w:val="00AD0AA3"/>
    <w:rsid w:val="00AD3102"/>
    <w:rsid w:val="00AD3668"/>
    <w:rsid w:val="00AD3F94"/>
    <w:rsid w:val="00AD42BA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E5D43"/>
    <w:rsid w:val="00AF052F"/>
    <w:rsid w:val="00AF117B"/>
    <w:rsid w:val="00AF12E9"/>
    <w:rsid w:val="00AF1C5D"/>
    <w:rsid w:val="00AF3D43"/>
    <w:rsid w:val="00AF41A5"/>
    <w:rsid w:val="00AF42D7"/>
    <w:rsid w:val="00AF441E"/>
    <w:rsid w:val="00AF5ECC"/>
    <w:rsid w:val="00AF612C"/>
    <w:rsid w:val="00AF6395"/>
    <w:rsid w:val="00AF6851"/>
    <w:rsid w:val="00AF68FC"/>
    <w:rsid w:val="00AF6D87"/>
    <w:rsid w:val="00B006FE"/>
    <w:rsid w:val="00B007CB"/>
    <w:rsid w:val="00B02117"/>
    <w:rsid w:val="00B02AA9"/>
    <w:rsid w:val="00B02FA3"/>
    <w:rsid w:val="00B0371D"/>
    <w:rsid w:val="00B03767"/>
    <w:rsid w:val="00B0408F"/>
    <w:rsid w:val="00B05084"/>
    <w:rsid w:val="00B05AF8"/>
    <w:rsid w:val="00B05C3C"/>
    <w:rsid w:val="00B060F2"/>
    <w:rsid w:val="00B06E8D"/>
    <w:rsid w:val="00B06FF0"/>
    <w:rsid w:val="00B07014"/>
    <w:rsid w:val="00B07158"/>
    <w:rsid w:val="00B07669"/>
    <w:rsid w:val="00B118FB"/>
    <w:rsid w:val="00B1350B"/>
    <w:rsid w:val="00B13EC9"/>
    <w:rsid w:val="00B1574E"/>
    <w:rsid w:val="00B157F9"/>
    <w:rsid w:val="00B16501"/>
    <w:rsid w:val="00B166D4"/>
    <w:rsid w:val="00B167F1"/>
    <w:rsid w:val="00B20256"/>
    <w:rsid w:val="00B2084C"/>
    <w:rsid w:val="00B20D09"/>
    <w:rsid w:val="00B233A2"/>
    <w:rsid w:val="00B25CD8"/>
    <w:rsid w:val="00B2635F"/>
    <w:rsid w:val="00B267F7"/>
    <w:rsid w:val="00B268E2"/>
    <w:rsid w:val="00B26E3D"/>
    <w:rsid w:val="00B27201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352"/>
    <w:rsid w:val="00B347C8"/>
    <w:rsid w:val="00B34EAA"/>
    <w:rsid w:val="00B35E79"/>
    <w:rsid w:val="00B372AA"/>
    <w:rsid w:val="00B37A80"/>
    <w:rsid w:val="00B37C2A"/>
    <w:rsid w:val="00B40445"/>
    <w:rsid w:val="00B4057D"/>
    <w:rsid w:val="00B407BE"/>
    <w:rsid w:val="00B4122F"/>
    <w:rsid w:val="00B41888"/>
    <w:rsid w:val="00B41C25"/>
    <w:rsid w:val="00B41C78"/>
    <w:rsid w:val="00B428D7"/>
    <w:rsid w:val="00B43D30"/>
    <w:rsid w:val="00B446E8"/>
    <w:rsid w:val="00B44980"/>
    <w:rsid w:val="00B449F5"/>
    <w:rsid w:val="00B44F3F"/>
    <w:rsid w:val="00B45A52"/>
    <w:rsid w:val="00B46175"/>
    <w:rsid w:val="00B46BFF"/>
    <w:rsid w:val="00B46E19"/>
    <w:rsid w:val="00B47D41"/>
    <w:rsid w:val="00B50795"/>
    <w:rsid w:val="00B50B2C"/>
    <w:rsid w:val="00B512A8"/>
    <w:rsid w:val="00B52694"/>
    <w:rsid w:val="00B54CAB"/>
    <w:rsid w:val="00B54E5F"/>
    <w:rsid w:val="00B5507D"/>
    <w:rsid w:val="00B55386"/>
    <w:rsid w:val="00B554B8"/>
    <w:rsid w:val="00B5636C"/>
    <w:rsid w:val="00B57721"/>
    <w:rsid w:val="00B60609"/>
    <w:rsid w:val="00B60E54"/>
    <w:rsid w:val="00B62AAA"/>
    <w:rsid w:val="00B646F9"/>
    <w:rsid w:val="00B64ECC"/>
    <w:rsid w:val="00B65A3B"/>
    <w:rsid w:val="00B664C7"/>
    <w:rsid w:val="00B66C7B"/>
    <w:rsid w:val="00B6700A"/>
    <w:rsid w:val="00B71DAC"/>
    <w:rsid w:val="00B731F8"/>
    <w:rsid w:val="00B7354F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87D72"/>
    <w:rsid w:val="00B9019B"/>
    <w:rsid w:val="00B90291"/>
    <w:rsid w:val="00B90F73"/>
    <w:rsid w:val="00B93B59"/>
    <w:rsid w:val="00B9406A"/>
    <w:rsid w:val="00B9459B"/>
    <w:rsid w:val="00B952AB"/>
    <w:rsid w:val="00B95D8B"/>
    <w:rsid w:val="00B97169"/>
    <w:rsid w:val="00B97D2E"/>
    <w:rsid w:val="00BA1149"/>
    <w:rsid w:val="00BA11F0"/>
    <w:rsid w:val="00BA2280"/>
    <w:rsid w:val="00BA23D2"/>
    <w:rsid w:val="00BA2A08"/>
    <w:rsid w:val="00BA39B8"/>
    <w:rsid w:val="00BA56D2"/>
    <w:rsid w:val="00BA6E7B"/>
    <w:rsid w:val="00BA76E0"/>
    <w:rsid w:val="00BB02D4"/>
    <w:rsid w:val="00BB059A"/>
    <w:rsid w:val="00BB2A25"/>
    <w:rsid w:val="00BB3434"/>
    <w:rsid w:val="00BB4176"/>
    <w:rsid w:val="00BB47CF"/>
    <w:rsid w:val="00BB4F2E"/>
    <w:rsid w:val="00BB51AE"/>
    <w:rsid w:val="00BB51E9"/>
    <w:rsid w:val="00BB5883"/>
    <w:rsid w:val="00BB589A"/>
    <w:rsid w:val="00BB5CBC"/>
    <w:rsid w:val="00BB6A57"/>
    <w:rsid w:val="00BB6F24"/>
    <w:rsid w:val="00BC0201"/>
    <w:rsid w:val="00BC0E1E"/>
    <w:rsid w:val="00BC0FDC"/>
    <w:rsid w:val="00BC11F5"/>
    <w:rsid w:val="00BC1D83"/>
    <w:rsid w:val="00BC2F44"/>
    <w:rsid w:val="00BC3053"/>
    <w:rsid w:val="00BC3693"/>
    <w:rsid w:val="00BC36C8"/>
    <w:rsid w:val="00BC3B8B"/>
    <w:rsid w:val="00BC4024"/>
    <w:rsid w:val="00BC4D2E"/>
    <w:rsid w:val="00BC7BB7"/>
    <w:rsid w:val="00BC7C2A"/>
    <w:rsid w:val="00BD06E8"/>
    <w:rsid w:val="00BD0964"/>
    <w:rsid w:val="00BD1E3E"/>
    <w:rsid w:val="00BD287F"/>
    <w:rsid w:val="00BD2D6D"/>
    <w:rsid w:val="00BD3EA1"/>
    <w:rsid w:val="00BD48A2"/>
    <w:rsid w:val="00BD48AC"/>
    <w:rsid w:val="00BD5C28"/>
    <w:rsid w:val="00BD5F1A"/>
    <w:rsid w:val="00BD65ED"/>
    <w:rsid w:val="00BE1234"/>
    <w:rsid w:val="00BE150B"/>
    <w:rsid w:val="00BE2FA6"/>
    <w:rsid w:val="00BE3122"/>
    <w:rsid w:val="00BE333F"/>
    <w:rsid w:val="00BE3EE2"/>
    <w:rsid w:val="00BE5ACF"/>
    <w:rsid w:val="00BE5BFA"/>
    <w:rsid w:val="00BE6036"/>
    <w:rsid w:val="00BE6ACF"/>
    <w:rsid w:val="00BE6C3B"/>
    <w:rsid w:val="00BE7406"/>
    <w:rsid w:val="00BE7603"/>
    <w:rsid w:val="00BF28D4"/>
    <w:rsid w:val="00BF3279"/>
    <w:rsid w:val="00BF4342"/>
    <w:rsid w:val="00BF54C2"/>
    <w:rsid w:val="00BF55E7"/>
    <w:rsid w:val="00BF5AB8"/>
    <w:rsid w:val="00BF5DBB"/>
    <w:rsid w:val="00BF74C7"/>
    <w:rsid w:val="00C000EE"/>
    <w:rsid w:val="00C00F98"/>
    <w:rsid w:val="00C015F1"/>
    <w:rsid w:val="00C01F33"/>
    <w:rsid w:val="00C02CC6"/>
    <w:rsid w:val="00C040F7"/>
    <w:rsid w:val="00C041B0"/>
    <w:rsid w:val="00C044AB"/>
    <w:rsid w:val="00C053B0"/>
    <w:rsid w:val="00C05706"/>
    <w:rsid w:val="00C05A29"/>
    <w:rsid w:val="00C05D65"/>
    <w:rsid w:val="00C0681A"/>
    <w:rsid w:val="00C06D93"/>
    <w:rsid w:val="00C07377"/>
    <w:rsid w:val="00C076B5"/>
    <w:rsid w:val="00C10478"/>
    <w:rsid w:val="00C106B1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25D2"/>
    <w:rsid w:val="00C24D3E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1982"/>
    <w:rsid w:val="00C32440"/>
    <w:rsid w:val="00C34B75"/>
    <w:rsid w:val="00C36CF9"/>
    <w:rsid w:val="00C3719D"/>
    <w:rsid w:val="00C40A72"/>
    <w:rsid w:val="00C42078"/>
    <w:rsid w:val="00C42BF7"/>
    <w:rsid w:val="00C433BF"/>
    <w:rsid w:val="00C43A25"/>
    <w:rsid w:val="00C43E2B"/>
    <w:rsid w:val="00C44D78"/>
    <w:rsid w:val="00C453DA"/>
    <w:rsid w:val="00C46105"/>
    <w:rsid w:val="00C5088C"/>
    <w:rsid w:val="00C5271D"/>
    <w:rsid w:val="00C52F17"/>
    <w:rsid w:val="00C534D9"/>
    <w:rsid w:val="00C53C5D"/>
    <w:rsid w:val="00C54995"/>
    <w:rsid w:val="00C54CFD"/>
    <w:rsid w:val="00C54D41"/>
    <w:rsid w:val="00C550F1"/>
    <w:rsid w:val="00C55EDC"/>
    <w:rsid w:val="00C5633B"/>
    <w:rsid w:val="00C573D9"/>
    <w:rsid w:val="00C57E32"/>
    <w:rsid w:val="00C6007B"/>
    <w:rsid w:val="00C603F3"/>
    <w:rsid w:val="00C60783"/>
    <w:rsid w:val="00C63E63"/>
    <w:rsid w:val="00C64672"/>
    <w:rsid w:val="00C65928"/>
    <w:rsid w:val="00C66687"/>
    <w:rsid w:val="00C66915"/>
    <w:rsid w:val="00C70697"/>
    <w:rsid w:val="00C71B77"/>
    <w:rsid w:val="00C72EF4"/>
    <w:rsid w:val="00C739AD"/>
    <w:rsid w:val="00C743BB"/>
    <w:rsid w:val="00C75339"/>
    <w:rsid w:val="00C75C06"/>
    <w:rsid w:val="00C75D2F"/>
    <w:rsid w:val="00C7642F"/>
    <w:rsid w:val="00C766B8"/>
    <w:rsid w:val="00C767BE"/>
    <w:rsid w:val="00C76963"/>
    <w:rsid w:val="00C76E3C"/>
    <w:rsid w:val="00C76F7B"/>
    <w:rsid w:val="00C7719F"/>
    <w:rsid w:val="00C77B55"/>
    <w:rsid w:val="00C80E19"/>
    <w:rsid w:val="00C81568"/>
    <w:rsid w:val="00C815EE"/>
    <w:rsid w:val="00C81792"/>
    <w:rsid w:val="00C81A25"/>
    <w:rsid w:val="00C81E11"/>
    <w:rsid w:val="00C820C0"/>
    <w:rsid w:val="00C844C9"/>
    <w:rsid w:val="00C8486E"/>
    <w:rsid w:val="00C8735B"/>
    <w:rsid w:val="00C9027A"/>
    <w:rsid w:val="00C90530"/>
    <w:rsid w:val="00C9068E"/>
    <w:rsid w:val="00C9078C"/>
    <w:rsid w:val="00C90D7E"/>
    <w:rsid w:val="00C91296"/>
    <w:rsid w:val="00C92043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970E1"/>
    <w:rsid w:val="00CA1ED8"/>
    <w:rsid w:val="00CA2143"/>
    <w:rsid w:val="00CA2C60"/>
    <w:rsid w:val="00CA301C"/>
    <w:rsid w:val="00CA3086"/>
    <w:rsid w:val="00CA5023"/>
    <w:rsid w:val="00CA52F5"/>
    <w:rsid w:val="00CA6751"/>
    <w:rsid w:val="00CA6855"/>
    <w:rsid w:val="00CA6F16"/>
    <w:rsid w:val="00CA7F24"/>
    <w:rsid w:val="00CB038F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1CDB"/>
    <w:rsid w:val="00CC2011"/>
    <w:rsid w:val="00CC23DE"/>
    <w:rsid w:val="00CC28A6"/>
    <w:rsid w:val="00CC35AF"/>
    <w:rsid w:val="00CC3EA0"/>
    <w:rsid w:val="00CC48E7"/>
    <w:rsid w:val="00CC4F97"/>
    <w:rsid w:val="00CC5687"/>
    <w:rsid w:val="00CC5B0C"/>
    <w:rsid w:val="00CC7B45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729"/>
    <w:rsid w:val="00CE3BEB"/>
    <w:rsid w:val="00CE7561"/>
    <w:rsid w:val="00CF1354"/>
    <w:rsid w:val="00CF1F79"/>
    <w:rsid w:val="00CF3459"/>
    <w:rsid w:val="00CF3724"/>
    <w:rsid w:val="00CF3B1F"/>
    <w:rsid w:val="00CF3BF6"/>
    <w:rsid w:val="00CF3D44"/>
    <w:rsid w:val="00CF4682"/>
    <w:rsid w:val="00CF625B"/>
    <w:rsid w:val="00CF6729"/>
    <w:rsid w:val="00CF687E"/>
    <w:rsid w:val="00CF6DD1"/>
    <w:rsid w:val="00CF72BE"/>
    <w:rsid w:val="00CF7B02"/>
    <w:rsid w:val="00D022BC"/>
    <w:rsid w:val="00D0349B"/>
    <w:rsid w:val="00D043F0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0E8"/>
    <w:rsid w:val="00D115C3"/>
    <w:rsid w:val="00D11701"/>
    <w:rsid w:val="00D11897"/>
    <w:rsid w:val="00D1261E"/>
    <w:rsid w:val="00D13135"/>
    <w:rsid w:val="00D13E4E"/>
    <w:rsid w:val="00D141BB"/>
    <w:rsid w:val="00D14AAC"/>
    <w:rsid w:val="00D15252"/>
    <w:rsid w:val="00D15391"/>
    <w:rsid w:val="00D17058"/>
    <w:rsid w:val="00D2033F"/>
    <w:rsid w:val="00D206E4"/>
    <w:rsid w:val="00D20C76"/>
    <w:rsid w:val="00D20E74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49A9"/>
    <w:rsid w:val="00D2528A"/>
    <w:rsid w:val="00D266EE"/>
    <w:rsid w:val="00D3005B"/>
    <w:rsid w:val="00D30297"/>
    <w:rsid w:val="00D3089B"/>
    <w:rsid w:val="00D31425"/>
    <w:rsid w:val="00D34C32"/>
    <w:rsid w:val="00D34C82"/>
    <w:rsid w:val="00D35675"/>
    <w:rsid w:val="00D367F1"/>
    <w:rsid w:val="00D36DEA"/>
    <w:rsid w:val="00D36E71"/>
    <w:rsid w:val="00D37207"/>
    <w:rsid w:val="00D377DB"/>
    <w:rsid w:val="00D37D87"/>
    <w:rsid w:val="00D402A3"/>
    <w:rsid w:val="00D405E8"/>
    <w:rsid w:val="00D40B33"/>
    <w:rsid w:val="00D40F8F"/>
    <w:rsid w:val="00D421C8"/>
    <w:rsid w:val="00D426D7"/>
    <w:rsid w:val="00D4318F"/>
    <w:rsid w:val="00D432A3"/>
    <w:rsid w:val="00D438BF"/>
    <w:rsid w:val="00D43AF1"/>
    <w:rsid w:val="00D43F57"/>
    <w:rsid w:val="00D440F8"/>
    <w:rsid w:val="00D4418B"/>
    <w:rsid w:val="00D44369"/>
    <w:rsid w:val="00D45916"/>
    <w:rsid w:val="00D46B51"/>
    <w:rsid w:val="00D46DDB"/>
    <w:rsid w:val="00D474ED"/>
    <w:rsid w:val="00D47948"/>
    <w:rsid w:val="00D5181B"/>
    <w:rsid w:val="00D51C0C"/>
    <w:rsid w:val="00D51D37"/>
    <w:rsid w:val="00D533D0"/>
    <w:rsid w:val="00D538CD"/>
    <w:rsid w:val="00D53A0C"/>
    <w:rsid w:val="00D5405A"/>
    <w:rsid w:val="00D546FF"/>
    <w:rsid w:val="00D55AD5"/>
    <w:rsid w:val="00D56648"/>
    <w:rsid w:val="00D56F03"/>
    <w:rsid w:val="00D573DB"/>
    <w:rsid w:val="00D57437"/>
    <w:rsid w:val="00D574D5"/>
    <w:rsid w:val="00D57560"/>
    <w:rsid w:val="00D576CA"/>
    <w:rsid w:val="00D60E13"/>
    <w:rsid w:val="00D610ED"/>
    <w:rsid w:val="00D61367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1938"/>
    <w:rsid w:val="00D71CAD"/>
    <w:rsid w:val="00D71D65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3C6"/>
    <w:rsid w:val="00D82865"/>
    <w:rsid w:val="00D840F4"/>
    <w:rsid w:val="00D84F01"/>
    <w:rsid w:val="00D8637A"/>
    <w:rsid w:val="00D86A2F"/>
    <w:rsid w:val="00D86BBB"/>
    <w:rsid w:val="00D86CA3"/>
    <w:rsid w:val="00D871CE"/>
    <w:rsid w:val="00D87A95"/>
    <w:rsid w:val="00D87FC1"/>
    <w:rsid w:val="00D90C49"/>
    <w:rsid w:val="00D90FA1"/>
    <w:rsid w:val="00D91035"/>
    <w:rsid w:val="00D9159E"/>
    <w:rsid w:val="00D9196D"/>
    <w:rsid w:val="00D91E9E"/>
    <w:rsid w:val="00D92982"/>
    <w:rsid w:val="00D94245"/>
    <w:rsid w:val="00D94CF7"/>
    <w:rsid w:val="00DA073D"/>
    <w:rsid w:val="00DA0C1B"/>
    <w:rsid w:val="00DA0C93"/>
    <w:rsid w:val="00DA0E29"/>
    <w:rsid w:val="00DA12FC"/>
    <w:rsid w:val="00DA1322"/>
    <w:rsid w:val="00DA1811"/>
    <w:rsid w:val="00DA305E"/>
    <w:rsid w:val="00DA49FE"/>
    <w:rsid w:val="00DA5007"/>
    <w:rsid w:val="00DA5230"/>
    <w:rsid w:val="00DA5417"/>
    <w:rsid w:val="00DA56E8"/>
    <w:rsid w:val="00DA57F9"/>
    <w:rsid w:val="00DA6FE6"/>
    <w:rsid w:val="00DA79D9"/>
    <w:rsid w:val="00DB03BD"/>
    <w:rsid w:val="00DB0577"/>
    <w:rsid w:val="00DB06EE"/>
    <w:rsid w:val="00DB0A9F"/>
    <w:rsid w:val="00DB1442"/>
    <w:rsid w:val="00DB16A8"/>
    <w:rsid w:val="00DB1AAB"/>
    <w:rsid w:val="00DB2273"/>
    <w:rsid w:val="00DB2ED0"/>
    <w:rsid w:val="00DB377D"/>
    <w:rsid w:val="00DB3BDA"/>
    <w:rsid w:val="00DB4005"/>
    <w:rsid w:val="00DB4967"/>
    <w:rsid w:val="00DB4B56"/>
    <w:rsid w:val="00DB5A37"/>
    <w:rsid w:val="00DB6DA4"/>
    <w:rsid w:val="00DC00CB"/>
    <w:rsid w:val="00DC1728"/>
    <w:rsid w:val="00DC2D36"/>
    <w:rsid w:val="00DC339A"/>
    <w:rsid w:val="00DC4E15"/>
    <w:rsid w:val="00DC53EF"/>
    <w:rsid w:val="00DC7C34"/>
    <w:rsid w:val="00DD1E86"/>
    <w:rsid w:val="00DD2038"/>
    <w:rsid w:val="00DD230B"/>
    <w:rsid w:val="00DD334C"/>
    <w:rsid w:val="00DD3CC4"/>
    <w:rsid w:val="00DD4383"/>
    <w:rsid w:val="00DD4E2A"/>
    <w:rsid w:val="00DD50C9"/>
    <w:rsid w:val="00DD6007"/>
    <w:rsid w:val="00DD6DD2"/>
    <w:rsid w:val="00DE044D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5C7"/>
    <w:rsid w:val="00DF0B6E"/>
    <w:rsid w:val="00DF1463"/>
    <w:rsid w:val="00DF15E0"/>
    <w:rsid w:val="00DF1C45"/>
    <w:rsid w:val="00DF1DB2"/>
    <w:rsid w:val="00DF313E"/>
    <w:rsid w:val="00DF32C0"/>
    <w:rsid w:val="00DF37A0"/>
    <w:rsid w:val="00DF3A23"/>
    <w:rsid w:val="00DF45C1"/>
    <w:rsid w:val="00DF5D22"/>
    <w:rsid w:val="00DF66F4"/>
    <w:rsid w:val="00E00F79"/>
    <w:rsid w:val="00E0117C"/>
    <w:rsid w:val="00E015F8"/>
    <w:rsid w:val="00E0172F"/>
    <w:rsid w:val="00E019D5"/>
    <w:rsid w:val="00E01CD3"/>
    <w:rsid w:val="00E02C12"/>
    <w:rsid w:val="00E03184"/>
    <w:rsid w:val="00E03186"/>
    <w:rsid w:val="00E033C8"/>
    <w:rsid w:val="00E038EB"/>
    <w:rsid w:val="00E072AD"/>
    <w:rsid w:val="00E074E3"/>
    <w:rsid w:val="00E1029D"/>
    <w:rsid w:val="00E1090C"/>
    <w:rsid w:val="00E110E7"/>
    <w:rsid w:val="00E114C3"/>
    <w:rsid w:val="00E11A42"/>
    <w:rsid w:val="00E11B20"/>
    <w:rsid w:val="00E128D6"/>
    <w:rsid w:val="00E12D07"/>
    <w:rsid w:val="00E13101"/>
    <w:rsid w:val="00E133EB"/>
    <w:rsid w:val="00E149F2"/>
    <w:rsid w:val="00E153BF"/>
    <w:rsid w:val="00E17FA2"/>
    <w:rsid w:val="00E214B1"/>
    <w:rsid w:val="00E22330"/>
    <w:rsid w:val="00E239E1"/>
    <w:rsid w:val="00E23C66"/>
    <w:rsid w:val="00E24303"/>
    <w:rsid w:val="00E250DA"/>
    <w:rsid w:val="00E26DC6"/>
    <w:rsid w:val="00E27832"/>
    <w:rsid w:val="00E30B5A"/>
    <w:rsid w:val="00E3123D"/>
    <w:rsid w:val="00E31461"/>
    <w:rsid w:val="00E3181C"/>
    <w:rsid w:val="00E31D43"/>
    <w:rsid w:val="00E323EB"/>
    <w:rsid w:val="00E32608"/>
    <w:rsid w:val="00E34188"/>
    <w:rsid w:val="00E345CD"/>
    <w:rsid w:val="00E34B6E"/>
    <w:rsid w:val="00E3549F"/>
    <w:rsid w:val="00E35559"/>
    <w:rsid w:val="00E3723A"/>
    <w:rsid w:val="00E37860"/>
    <w:rsid w:val="00E41425"/>
    <w:rsid w:val="00E4252F"/>
    <w:rsid w:val="00E4284D"/>
    <w:rsid w:val="00E43B22"/>
    <w:rsid w:val="00E446F1"/>
    <w:rsid w:val="00E457E5"/>
    <w:rsid w:val="00E45C06"/>
    <w:rsid w:val="00E46886"/>
    <w:rsid w:val="00E46965"/>
    <w:rsid w:val="00E47AEF"/>
    <w:rsid w:val="00E5054E"/>
    <w:rsid w:val="00E53032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875"/>
    <w:rsid w:val="00E61C6E"/>
    <w:rsid w:val="00E61D06"/>
    <w:rsid w:val="00E62CF9"/>
    <w:rsid w:val="00E63838"/>
    <w:rsid w:val="00E63A66"/>
    <w:rsid w:val="00E64434"/>
    <w:rsid w:val="00E65364"/>
    <w:rsid w:val="00E656F2"/>
    <w:rsid w:val="00E65FBD"/>
    <w:rsid w:val="00E6661F"/>
    <w:rsid w:val="00E666E4"/>
    <w:rsid w:val="00E66CC0"/>
    <w:rsid w:val="00E672B1"/>
    <w:rsid w:val="00E6774D"/>
    <w:rsid w:val="00E67C51"/>
    <w:rsid w:val="00E67D5D"/>
    <w:rsid w:val="00E67F0A"/>
    <w:rsid w:val="00E71435"/>
    <w:rsid w:val="00E7169E"/>
    <w:rsid w:val="00E72206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001"/>
    <w:rsid w:val="00E83AA9"/>
    <w:rsid w:val="00E83CA8"/>
    <w:rsid w:val="00E85928"/>
    <w:rsid w:val="00E85A66"/>
    <w:rsid w:val="00E85C1B"/>
    <w:rsid w:val="00E87225"/>
    <w:rsid w:val="00E87822"/>
    <w:rsid w:val="00E90395"/>
    <w:rsid w:val="00E90E49"/>
    <w:rsid w:val="00E91257"/>
    <w:rsid w:val="00E917F9"/>
    <w:rsid w:val="00E9291C"/>
    <w:rsid w:val="00E93519"/>
    <w:rsid w:val="00E93FFE"/>
    <w:rsid w:val="00E94743"/>
    <w:rsid w:val="00E948BB"/>
    <w:rsid w:val="00E94F8A"/>
    <w:rsid w:val="00E9561F"/>
    <w:rsid w:val="00E96092"/>
    <w:rsid w:val="00E96460"/>
    <w:rsid w:val="00E971CA"/>
    <w:rsid w:val="00EA0348"/>
    <w:rsid w:val="00EA2577"/>
    <w:rsid w:val="00EA3322"/>
    <w:rsid w:val="00EA360E"/>
    <w:rsid w:val="00EA4930"/>
    <w:rsid w:val="00EA4D1E"/>
    <w:rsid w:val="00EA53C7"/>
    <w:rsid w:val="00EA59F9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4F09"/>
    <w:rsid w:val="00EB52A3"/>
    <w:rsid w:val="00EB5A27"/>
    <w:rsid w:val="00EC27C6"/>
    <w:rsid w:val="00EC2D1E"/>
    <w:rsid w:val="00EC3439"/>
    <w:rsid w:val="00EC3510"/>
    <w:rsid w:val="00EC4207"/>
    <w:rsid w:val="00EC429E"/>
    <w:rsid w:val="00EC4818"/>
    <w:rsid w:val="00EC5653"/>
    <w:rsid w:val="00EC5707"/>
    <w:rsid w:val="00EC60B5"/>
    <w:rsid w:val="00EC6E85"/>
    <w:rsid w:val="00EC70E1"/>
    <w:rsid w:val="00EC71CE"/>
    <w:rsid w:val="00EC7C9A"/>
    <w:rsid w:val="00ED1006"/>
    <w:rsid w:val="00ED1F6D"/>
    <w:rsid w:val="00ED25C3"/>
    <w:rsid w:val="00ED359B"/>
    <w:rsid w:val="00ED3DA6"/>
    <w:rsid w:val="00ED3ECE"/>
    <w:rsid w:val="00EE1529"/>
    <w:rsid w:val="00EE1944"/>
    <w:rsid w:val="00EE2FE7"/>
    <w:rsid w:val="00EE342F"/>
    <w:rsid w:val="00EE35D6"/>
    <w:rsid w:val="00EE48BB"/>
    <w:rsid w:val="00EE5056"/>
    <w:rsid w:val="00EE54A8"/>
    <w:rsid w:val="00EE6825"/>
    <w:rsid w:val="00EE6E88"/>
    <w:rsid w:val="00EE7734"/>
    <w:rsid w:val="00EE778D"/>
    <w:rsid w:val="00EF0263"/>
    <w:rsid w:val="00EF12F9"/>
    <w:rsid w:val="00EF18FE"/>
    <w:rsid w:val="00EF1DB4"/>
    <w:rsid w:val="00EF1E4F"/>
    <w:rsid w:val="00EF1F5A"/>
    <w:rsid w:val="00EF2D09"/>
    <w:rsid w:val="00EF3919"/>
    <w:rsid w:val="00EF3EE9"/>
    <w:rsid w:val="00EF498C"/>
    <w:rsid w:val="00EF5787"/>
    <w:rsid w:val="00EF60D0"/>
    <w:rsid w:val="00EF6786"/>
    <w:rsid w:val="00EF715E"/>
    <w:rsid w:val="00EF78A7"/>
    <w:rsid w:val="00EF7EF6"/>
    <w:rsid w:val="00F005BC"/>
    <w:rsid w:val="00F00773"/>
    <w:rsid w:val="00F00CCB"/>
    <w:rsid w:val="00F0126A"/>
    <w:rsid w:val="00F013F4"/>
    <w:rsid w:val="00F01466"/>
    <w:rsid w:val="00F03635"/>
    <w:rsid w:val="00F05260"/>
    <w:rsid w:val="00F0528D"/>
    <w:rsid w:val="00F0555B"/>
    <w:rsid w:val="00F05F47"/>
    <w:rsid w:val="00F06C67"/>
    <w:rsid w:val="00F06DFD"/>
    <w:rsid w:val="00F071D1"/>
    <w:rsid w:val="00F07533"/>
    <w:rsid w:val="00F07F90"/>
    <w:rsid w:val="00F1019D"/>
    <w:rsid w:val="00F10629"/>
    <w:rsid w:val="00F13DC3"/>
    <w:rsid w:val="00F13DC6"/>
    <w:rsid w:val="00F15FA5"/>
    <w:rsid w:val="00F16A7B"/>
    <w:rsid w:val="00F209B7"/>
    <w:rsid w:val="00F20A37"/>
    <w:rsid w:val="00F21592"/>
    <w:rsid w:val="00F22375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11C8"/>
    <w:rsid w:val="00F313D6"/>
    <w:rsid w:val="00F31B05"/>
    <w:rsid w:val="00F32219"/>
    <w:rsid w:val="00F32A4E"/>
    <w:rsid w:val="00F337B3"/>
    <w:rsid w:val="00F344DC"/>
    <w:rsid w:val="00F34550"/>
    <w:rsid w:val="00F3471F"/>
    <w:rsid w:val="00F361BC"/>
    <w:rsid w:val="00F36A59"/>
    <w:rsid w:val="00F36B25"/>
    <w:rsid w:val="00F37355"/>
    <w:rsid w:val="00F37683"/>
    <w:rsid w:val="00F3793F"/>
    <w:rsid w:val="00F37AF7"/>
    <w:rsid w:val="00F40F0C"/>
    <w:rsid w:val="00F41A10"/>
    <w:rsid w:val="00F43CC8"/>
    <w:rsid w:val="00F44E0E"/>
    <w:rsid w:val="00F44FE8"/>
    <w:rsid w:val="00F45CEA"/>
    <w:rsid w:val="00F4766C"/>
    <w:rsid w:val="00F507D1"/>
    <w:rsid w:val="00F513C4"/>
    <w:rsid w:val="00F519CE"/>
    <w:rsid w:val="00F51ADA"/>
    <w:rsid w:val="00F5277D"/>
    <w:rsid w:val="00F52F4A"/>
    <w:rsid w:val="00F56B29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4E18"/>
    <w:rsid w:val="00F651BE"/>
    <w:rsid w:val="00F66240"/>
    <w:rsid w:val="00F67F53"/>
    <w:rsid w:val="00F703BE"/>
    <w:rsid w:val="00F71574"/>
    <w:rsid w:val="00F71C0A"/>
    <w:rsid w:val="00F71DEC"/>
    <w:rsid w:val="00F71F69"/>
    <w:rsid w:val="00F729BD"/>
    <w:rsid w:val="00F72B72"/>
    <w:rsid w:val="00F73A48"/>
    <w:rsid w:val="00F74106"/>
    <w:rsid w:val="00F74BB9"/>
    <w:rsid w:val="00F75582"/>
    <w:rsid w:val="00F75A7F"/>
    <w:rsid w:val="00F75C4B"/>
    <w:rsid w:val="00F76EFA"/>
    <w:rsid w:val="00F7740B"/>
    <w:rsid w:val="00F804BE"/>
    <w:rsid w:val="00F817CE"/>
    <w:rsid w:val="00F81B24"/>
    <w:rsid w:val="00F81F41"/>
    <w:rsid w:val="00F82326"/>
    <w:rsid w:val="00F84064"/>
    <w:rsid w:val="00F8456C"/>
    <w:rsid w:val="00F859D8"/>
    <w:rsid w:val="00F868F5"/>
    <w:rsid w:val="00F87BC5"/>
    <w:rsid w:val="00F9056A"/>
    <w:rsid w:val="00F90C86"/>
    <w:rsid w:val="00F90F8D"/>
    <w:rsid w:val="00F91535"/>
    <w:rsid w:val="00F92015"/>
    <w:rsid w:val="00F92782"/>
    <w:rsid w:val="00F92D2B"/>
    <w:rsid w:val="00F92DDB"/>
    <w:rsid w:val="00F935F7"/>
    <w:rsid w:val="00F93AA9"/>
    <w:rsid w:val="00F93B90"/>
    <w:rsid w:val="00F94125"/>
    <w:rsid w:val="00F94AB7"/>
    <w:rsid w:val="00F96985"/>
    <w:rsid w:val="00F97838"/>
    <w:rsid w:val="00FA1226"/>
    <w:rsid w:val="00FA1321"/>
    <w:rsid w:val="00FA185B"/>
    <w:rsid w:val="00FA18DC"/>
    <w:rsid w:val="00FA2BB3"/>
    <w:rsid w:val="00FA5BF1"/>
    <w:rsid w:val="00FA6122"/>
    <w:rsid w:val="00FA744F"/>
    <w:rsid w:val="00FB1672"/>
    <w:rsid w:val="00FB1893"/>
    <w:rsid w:val="00FB2DF0"/>
    <w:rsid w:val="00FB3CD9"/>
    <w:rsid w:val="00FB4A19"/>
    <w:rsid w:val="00FB4C80"/>
    <w:rsid w:val="00FB5169"/>
    <w:rsid w:val="00FB5639"/>
    <w:rsid w:val="00FB6A6A"/>
    <w:rsid w:val="00FB7D47"/>
    <w:rsid w:val="00FC20BF"/>
    <w:rsid w:val="00FC331B"/>
    <w:rsid w:val="00FC4AD0"/>
    <w:rsid w:val="00FC68B4"/>
    <w:rsid w:val="00FC7429"/>
    <w:rsid w:val="00FD018B"/>
    <w:rsid w:val="00FD0409"/>
    <w:rsid w:val="00FD07F6"/>
    <w:rsid w:val="00FD17B8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D7F2E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1A53"/>
    <w:rsid w:val="00FF3892"/>
    <w:rsid w:val="00FF45A5"/>
    <w:rsid w:val="00FF462F"/>
    <w:rsid w:val="00FF5C91"/>
    <w:rsid w:val="00FF6420"/>
    <w:rsid w:val="00FF6497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 w:qFormat="1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 w:qFormat="1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1" w:unhideWhenUsed="0" w:qFormat="1"/>
    <w:lsdException w:name="Medium Grid 3 Accent 1" w:semiHidden="0" w:uiPriority="60" w:unhideWhenUsed="0"/>
    <w:lsdException w:name="Dark List Accent 1" w:semiHidden="0" w:uiPriority="61" w:unhideWhenUsed="0"/>
    <w:lsdException w:name="Colorful Shading Accent 1" w:semiHidden="0" w:uiPriority="62" w:unhideWhenUsed="0"/>
    <w:lsdException w:name="Colorful List Accent 1" w:semiHidden="0" w:uiPriority="63" w:unhideWhenUsed="0" w:qFormat="1"/>
    <w:lsdException w:name="Colorful Grid Accent 1" w:semiHidden="0" w:uiPriority="64" w:unhideWhenUsed="0" w:qFormat="1"/>
    <w:lsdException w:name="Light Shading Accent 2" w:semiHidden="0" w:uiPriority="65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 w:qFormat="1"/>
    <w:lsdException w:name="Medium Grid 2 Accent 2" w:semiHidden="0" w:uiPriority="73" w:unhideWhenUsed="0" w:qFormat="1"/>
    <w:lsdException w:name="Medium Grid 3 Accent 2" w:semiHidden="0" w:uiPriority="60" w:unhideWhenUsed="0" w:qFormat="1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99" w:unhideWhenUsed="0"/>
    <w:lsdException w:name="Light Grid Accent 3" w:semiHidden="0" w:uiPriority="34" w:unhideWhenUsed="0" w:qFormat="1"/>
    <w:lsdException w:name="Medium Shading 1 Accent 3" w:semiHidden="0" w:uiPriority="29" w:unhideWhenUsed="0" w:qFormat="1"/>
    <w:lsdException w:name="Medium Shading 2 Accent 3" w:semiHidden="0" w:uiPriority="30" w:unhideWhenUsed="0" w:qFormat="1"/>
    <w:lsdException w:name="Medium List 1 Accent 3" w:semiHidden="0" w:uiPriority="66" w:unhideWhenUsed="0"/>
    <w:lsdException w:name="Medium List 2 Accent 3" w:semiHidden="0" w:uiPriority="67" w:unhideWhenUsed="0"/>
    <w:lsdException w:name="Medium Grid 1 Accent 3" w:semiHidden="0" w:uiPriority="68" w:unhideWhenUsed="0"/>
    <w:lsdException w:name="Medium Grid 2 Accent 3" w:semiHidden="0" w:uiPriority="69" w:unhideWhenUsed="0"/>
    <w:lsdException w:name="Medium Grid 3 Accent 3" w:semiHidden="0" w:uiPriority="70" w:unhideWhenUsed="0"/>
    <w:lsdException w:name="Dark List Accent 3" w:semiHidden="0" w:uiPriority="71" w:unhideWhenUsed="0"/>
    <w:lsdException w:name="Colorful Shading Accent 3" w:semiHidden="0" w:uiPriority="72" w:unhideWhenUsed="0"/>
    <w:lsdException w:name="Colorful List Accent 3" w:semiHidden="0" w:uiPriority="73" w:unhideWhenUsed="0"/>
    <w:lsdException w:name="Colorful Grid Accent 3" w:semiHidden="0" w:uiPriority="60" w:unhideWhenUsed="0"/>
    <w:lsdException w:name="Light Shading Accent 4" w:semiHidden="0" w:uiPriority="61" w:unhideWhenUsed="0"/>
    <w:lsdException w:name="Light List Accent 4" w:semiHidden="0" w:uiPriority="62" w:unhideWhenUsed="0"/>
    <w:lsdException w:name="Light Grid Accent 4" w:semiHidden="0" w:uiPriority="63" w:unhideWhenUsed="0"/>
    <w:lsdException w:name="Medium Shading 1 Accent 4" w:semiHidden="0" w:uiPriority="64" w:unhideWhenUsed="0"/>
    <w:lsdException w:name="Medium Shading 2 Accent 4" w:semiHidden="0" w:uiPriority="65" w:unhideWhenUsed="0"/>
    <w:lsdException w:name="Medium List 1 Accent 4" w:semiHidden="0" w:uiPriority="66" w:unhideWhenUsed="0"/>
    <w:lsdException w:name="Medium List 2 Accent 4" w:semiHidden="0" w:uiPriority="67" w:unhideWhenUsed="0"/>
    <w:lsdException w:name="Medium Grid 1 Accent 4" w:semiHidden="0" w:uiPriority="68" w:unhideWhenUsed="0"/>
    <w:lsdException w:name="Medium Grid 2 Accent 4" w:semiHidden="0" w:uiPriority="69" w:unhideWhenUsed="0"/>
    <w:lsdException w:name="Medium Grid 3 Accent 4" w:semiHidden="0" w:uiPriority="70" w:unhideWhenUsed="0"/>
    <w:lsdException w:name="Dark List Accent 4" w:semiHidden="0" w:uiPriority="71" w:unhideWhenUsed="0"/>
    <w:lsdException w:name="Colorful Shading Accent 4" w:semiHidden="0" w:uiPriority="72" w:unhideWhenUsed="0"/>
    <w:lsdException w:name="Colorful List Accent 4" w:semiHidden="0" w:uiPriority="73" w:unhideWhenUsed="0"/>
    <w:lsdException w:name="Colorful Grid Accent 4" w:semiHidden="0" w:uiPriority="60" w:unhideWhenUsed="0"/>
    <w:lsdException w:name="Light Shading Accent 5" w:semiHidden="0" w:uiPriority="61" w:unhideWhenUsed="0"/>
    <w:lsdException w:name="Light List Accent 5" w:semiHidden="0" w:uiPriority="62" w:unhideWhenUsed="0"/>
    <w:lsdException w:name="Light Grid Accent 5" w:semiHidden="0" w:uiPriority="63" w:unhideWhenUsed="0"/>
    <w:lsdException w:name="Medium Shading 1 Accent 5" w:semiHidden="0" w:uiPriority="64" w:unhideWhenUsed="0"/>
    <w:lsdException w:name="Medium Shading 2 Accent 5" w:semiHidden="0" w:uiPriority="65" w:unhideWhenUsed="0"/>
    <w:lsdException w:name="Medium List 1 Accent 5" w:semiHidden="0" w:uiPriority="66" w:unhideWhenUsed="0"/>
    <w:lsdException w:name="Medium List 2 Accent 5" w:semiHidden="0" w:uiPriority="67" w:unhideWhenUsed="0"/>
    <w:lsdException w:name="Medium Grid 1 Accent 5" w:semiHidden="0" w:uiPriority="68" w:unhideWhenUsed="0"/>
    <w:lsdException w:name="Medium Grid 2 Accent 5" w:semiHidden="0" w:uiPriority="69" w:unhideWhenUsed="0"/>
    <w:lsdException w:name="Medium Grid 3 Accent 5" w:semiHidden="0" w:uiPriority="70" w:unhideWhenUsed="0"/>
    <w:lsdException w:name="Dark List Accent 5" w:semiHidden="0" w:uiPriority="71" w:unhideWhenUsed="0"/>
    <w:lsdException w:name="Colorful Shading Accent 5" w:semiHidden="0" w:uiPriority="72" w:unhideWhenUsed="0"/>
    <w:lsdException w:name="Colorful List Accent 5" w:semiHidden="0" w:uiPriority="73" w:unhideWhenUsed="0"/>
    <w:lsdException w:name="Colorful Grid Accent 5" w:semiHidden="0" w:uiPriority="60" w:unhideWhenUsed="0"/>
    <w:lsdException w:name="Light Shading Accent 6" w:semiHidden="0" w:uiPriority="61" w:unhideWhenUsed="0"/>
    <w:lsdException w:name="Light List Accent 6" w:semiHidden="0" w:uiPriority="62" w:unhideWhenUsed="0"/>
    <w:lsdException w:name="Light Grid Accent 6" w:semiHidden="0" w:uiPriority="63" w:unhideWhenUsed="0"/>
    <w:lsdException w:name="Medium Shading 1 Accent 6" w:semiHidden="0" w:uiPriority="64" w:unhideWhenUsed="0"/>
    <w:lsdException w:name="Medium Shading 2 Accent 6" w:semiHidden="0" w:uiPriority="65" w:unhideWhenUsed="0"/>
    <w:lsdException w:name="Medium List 1 Accent 6" w:semiHidden="0" w:uiPriority="66" w:unhideWhenUsed="0"/>
    <w:lsdException w:name="Medium List 2 Accent 6" w:semiHidden="0" w:uiPriority="67" w:unhideWhenUsed="0"/>
    <w:lsdException w:name="Medium Grid 1 Accent 6" w:semiHidden="0" w:uiPriority="68" w:unhideWhenUsed="0"/>
    <w:lsdException w:name="Medium Grid 2 Accent 6" w:semiHidden="0" w:uiPriority="69" w:unhideWhenUsed="0"/>
    <w:lsdException w:name="Medium Grid 3 Accent 6" w:semiHidden="0" w:uiPriority="70" w:unhideWhenUsed="0"/>
    <w:lsdException w:name="Dark List Accent 6" w:semiHidden="0" w:uiPriority="71" w:unhideWhenUsed="0"/>
    <w:lsdException w:name="Colorful Shading Accent 6" w:semiHidden="0" w:uiPriority="72" w:unhideWhenUsed="0"/>
    <w:lsdException w:name="Colorful List Accent 6" w:semiHidden="0" w:uiPriority="73" w:unhideWhenUsed="0"/>
    <w:lsdException w:name="Colorful Grid Accent 6" w:semiHidden="0" w:uiPriority="60" w:unhideWhenUsed="0"/>
    <w:lsdException w:name="Subtle Emphasis" w:semiHidden="0" w:uiPriority="61" w:unhideWhenUsed="0" w:qFormat="1"/>
    <w:lsdException w:name="Intense Emphasis" w:semiHidden="0" w:uiPriority="62" w:unhideWhenUsed="0" w:qFormat="1"/>
    <w:lsdException w:name="Subtle Reference" w:semiHidden="0" w:uiPriority="63" w:unhideWhenUsed="0" w:qFormat="1"/>
    <w:lsdException w:name="Intense Reference" w:semiHidden="0" w:uiPriority="64" w:unhideWhenUsed="0" w:qFormat="1"/>
    <w:lsdException w:name="Book Title" w:semiHidden="0" w:uiPriority="65" w:unhideWhenUsed="0" w:qFormat="1"/>
    <w:lsdException w:name="Bibliography" w:semiHidden="0" w:uiPriority="66" w:unhideWhenUsed="0"/>
    <w:lsdException w:name="TOC Heading" w:uiPriority="67" w:qFormat="1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576"/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 w:qFormat="1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 w:qFormat="1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1" w:unhideWhenUsed="0" w:qFormat="1"/>
    <w:lsdException w:name="Medium Grid 3 Accent 1" w:semiHidden="0" w:uiPriority="60" w:unhideWhenUsed="0"/>
    <w:lsdException w:name="Dark List Accent 1" w:semiHidden="0" w:uiPriority="61" w:unhideWhenUsed="0"/>
    <w:lsdException w:name="Colorful Shading Accent 1" w:semiHidden="0" w:uiPriority="62" w:unhideWhenUsed="0"/>
    <w:lsdException w:name="Colorful List Accent 1" w:semiHidden="0" w:uiPriority="63" w:unhideWhenUsed="0" w:qFormat="1"/>
    <w:lsdException w:name="Colorful Grid Accent 1" w:semiHidden="0" w:uiPriority="64" w:unhideWhenUsed="0" w:qFormat="1"/>
    <w:lsdException w:name="Light Shading Accent 2" w:semiHidden="0" w:uiPriority="65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 w:qFormat="1"/>
    <w:lsdException w:name="Medium Grid 2 Accent 2" w:semiHidden="0" w:uiPriority="73" w:unhideWhenUsed="0" w:qFormat="1"/>
    <w:lsdException w:name="Medium Grid 3 Accent 2" w:semiHidden="0" w:uiPriority="60" w:unhideWhenUsed="0" w:qFormat="1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99" w:unhideWhenUsed="0"/>
    <w:lsdException w:name="Light Grid Accent 3" w:semiHidden="0" w:uiPriority="34" w:unhideWhenUsed="0" w:qFormat="1"/>
    <w:lsdException w:name="Medium Shading 1 Accent 3" w:semiHidden="0" w:uiPriority="29" w:unhideWhenUsed="0" w:qFormat="1"/>
    <w:lsdException w:name="Medium Shading 2 Accent 3" w:semiHidden="0" w:uiPriority="30" w:unhideWhenUsed="0" w:qFormat="1"/>
    <w:lsdException w:name="Medium List 1 Accent 3" w:semiHidden="0" w:uiPriority="66" w:unhideWhenUsed="0"/>
    <w:lsdException w:name="Medium List 2 Accent 3" w:semiHidden="0" w:uiPriority="67" w:unhideWhenUsed="0"/>
    <w:lsdException w:name="Medium Grid 1 Accent 3" w:semiHidden="0" w:uiPriority="68" w:unhideWhenUsed="0"/>
    <w:lsdException w:name="Medium Grid 2 Accent 3" w:semiHidden="0" w:uiPriority="69" w:unhideWhenUsed="0"/>
    <w:lsdException w:name="Medium Grid 3 Accent 3" w:semiHidden="0" w:uiPriority="70" w:unhideWhenUsed="0"/>
    <w:lsdException w:name="Dark List Accent 3" w:semiHidden="0" w:uiPriority="71" w:unhideWhenUsed="0"/>
    <w:lsdException w:name="Colorful Shading Accent 3" w:semiHidden="0" w:uiPriority="72" w:unhideWhenUsed="0"/>
    <w:lsdException w:name="Colorful List Accent 3" w:semiHidden="0" w:uiPriority="73" w:unhideWhenUsed="0"/>
    <w:lsdException w:name="Colorful Grid Accent 3" w:semiHidden="0" w:uiPriority="60" w:unhideWhenUsed="0"/>
    <w:lsdException w:name="Light Shading Accent 4" w:semiHidden="0" w:uiPriority="61" w:unhideWhenUsed="0"/>
    <w:lsdException w:name="Light List Accent 4" w:semiHidden="0" w:uiPriority="62" w:unhideWhenUsed="0"/>
    <w:lsdException w:name="Light Grid Accent 4" w:semiHidden="0" w:uiPriority="63" w:unhideWhenUsed="0"/>
    <w:lsdException w:name="Medium Shading 1 Accent 4" w:semiHidden="0" w:uiPriority="64" w:unhideWhenUsed="0"/>
    <w:lsdException w:name="Medium Shading 2 Accent 4" w:semiHidden="0" w:uiPriority="65" w:unhideWhenUsed="0"/>
    <w:lsdException w:name="Medium List 1 Accent 4" w:semiHidden="0" w:uiPriority="66" w:unhideWhenUsed="0"/>
    <w:lsdException w:name="Medium List 2 Accent 4" w:semiHidden="0" w:uiPriority="67" w:unhideWhenUsed="0"/>
    <w:lsdException w:name="Medium Grid 1 Accent 4" w:semiHidden="0" w:uiPriority="68" w:unhideWhenUsed="0"/>
    <w:lsdException w:name="Medium Grid 2 Accent 4" w:semiHidden="0" w:uiPriority="69" w:unhideWhenUsed="0"/>
    <w:lsdException w:name="Medium Grid 3 Accent 4" w:semiHidden="0" w:uiPriority="70" w:unhideWhenUsed="0"/>
    <w:lsdException w:name="Dark List Accent 4" w:semiHidden="0" w:uiPriority="71" w:unhideWhenUsed="0"/>
    <w:lsdException w:name="Colorful Shading Accent 4" w:semiHidden="0" w:uiPriority="72" w:unhideWhenUsed="0"/>
    <w:lsdException w:name="Colorful List Accent 4" w:semiHidden="0" w:uiPriority="73" w:unhideWhenUsed="0"/>
    <w:lsdException w:name="Colorful Grid Accent 4" w:semiHidden="0" w:uiPriority="60" w:unhideWhenUsed="0"/>
    <w:lsdException w:name="Light Shading Accent 5" w:semiHidden="0" w:uiPriority="61" w:unhideWhenUsed="0"/>
    <w:lsdException w:name="Light List Accent 5" w:semiHidden="0" w:uiPriority="62" w:unhideWhenUsed="0"/>
    <w:lsdException w:name="Light Grid Accent 5" w:semiHidden="0" w:uiPriority="63" w:unhideWhenUsed="0"/>
    <w:lsdException w:name="Medium Shading 1 Accent 5" w:semiHidden="0" w:uiPriority="64" w:unhideWhenUsed="0"/>
    <w:lsdException w:name="Medium Shading 2 Accent 5" w:semiHidden="0" w:uiPriority="65" w:unhideWhenUsed="0"/>
    <w:lsdException w:name="Medium List 1 Accent 5" w:semiHidden="0" w:uiPriority="66" w:unhideWhenUsed="0"/>
    <w:lsdException w:name="Medium List 2 Accent 5" w:semiHidden="0" w:uiPriority="67" w:unhideWhenUsed="0"/>
    <w:lsdException w:name="Medium Grid 1 Accent 5" w:semiHidden="0" w:uiPriority="68" w:unhideWhenUsed="0"/>
    <w:lsdException w:name="Medium Grid 2 Accent 5" w:semiHidden="0" w:uiPriority="69" w:unhideWhenUsed="0"/>
    <w:lsdException w:name="Medium Grid 3 Accent 5" w:semiHidden="0" w:uiPriority="70" w:unhideWhenUsed="0"/>
    <w:lsdException w:name="Dark List Accent 5" w:semiHidden="0" w:uiPriority="71" w:unhideWhenUsed="0"/>
    <w:lsdException w:name="Colorful Shading Accent 5" w:semiHidden="0" w:uiPriority="72" w:unhideWhenUsed="0"/>
    <w:lsdException w:name="Colorful List Accent 5" w:semiHidden="0" w:uiPriority="73" w:unhideWhenUsed="0"/>
    <w:lsdException w:name="Colorful Grid Accent 5" w:semiHidden="0" w:uiPriority="60" w:unhideWhenUsed="0"/>
    <w:lsdException w:name="Light Shading Accent 6" w:semiHidden="0" w:uiPriority="61" w:unhideWhenUsed="0"/>
    <w:lsdException w:name="Light List Accent 6" w:semiHidden="0" w:uiPriority="62" w:unhideWhenUsed="0"/>
    <w:lsdException w:name="Light Grid Accent 6" w:semiHidden="0" w:uiPriority="63" w:unhideWhenUsed="0"/>
    <w:lsdException w:name="Medium Shading 1 Accent 6" w:semiHidden="0" w:uiPriority="64" w:unhideWhenUsed="0"/>
    <w:lsdException w:name="Medium Shading 2 Accent 6" w:semiHidden="0" w:uiPriority="65" w:unhideWhenUsed="0"/>
    <w:lsdException w:name="Medium List 1 Accent 6" w:semiHidden="0" w:uiPriority="66" w:unhideWhenUsed="0"/>
    <w:lsdException w:name="Medium List 2 Accent 6" w:semiHidden="0" w:uiPriority="67" w:unhideWhenUsed="0"/>
    <w:lsdException w:name="Medium Grid 1 Accent 6" w:semiHidden="0" w:uiPriority="68" w:unhideWhenUsed="0"/>
    <w:lsdException w:name="Medium Grid 2 Accent 6" w:semiHidden="0" w:uiPriority="69" w:unhideWhenUsed="0"/>
    <w:lsdException w:name="Medium Grid 3 Accent 6" w:semiHidden="0" w:uiPriority="70" w:unhideWhenUsed="0"/>
    <w:lsdException w:name="Dark List Accent 6" w:semiHidden="0" w:uiPriority="71" w:unhideWhenUsed="0"/>
    <w:lsdException w:name="Colorful Shading Accent 6" w:semiHidden="0" w:uiPriority="72" w:unhideWhenUsed="0"/>
    <w:lsdException w:name="Colorful List Accent 6" w:semiHidden="0" w:uiPriority="73" w:unhideWhenUsed="0"/>
    <w:lsdException w:name="Colorful Grid Accent 6" w:semiHidden="0" w:uiPriority="60" w:unhideWhenUsed="0"/>
    <w:lsdException w:name="Subtle Emphasis" w:semiHidden="0" w:uiPriority="61" w:unhideWhenUsed="0" w:qFormat="1"/>
    <w:lsdException w:name="Intense Emphasis" w:semiHidden="0" w:uiPriority="62" w:unhideWhenUsed="0" w:qFormat="1"/>
    <w:lsdException w:name="Subtle Reference" w:semiHidden="0" w:uiPriority="63" w:unhideWhenUsed="0" w:qFormat="1"/>
    <w:lsdException w:name="Intense Reference" w:semiHidden="0" w:uiPriority="64" w:unhideWhenUsed="0" w:qFormat="1"/>
    <w:lsdException w:name="Book Title" w:semiHidden="0" w:uiPriority="65" w:unhideWhenUsed="0" w:qFormat="1"/>
    <w:lsdException w:name="Bibliography" w:semiHidden="0" w:uiPriority="66" w:unhideWhenUsed="0"/>
    <w:lsdException w:name="TOC Heading" w:uiPriority="67" w:qFormat="1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tabs>
        <w:tab w:val="clear" w:pos="576"/>
        <w:tab w:val="num" w:pos="4262"/>
      </w:tabs>
      <w:spacing w:before="180"/>
      <w:ind w:left="4262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D04EC226-E48F-4267-85DE-89B09C84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1155</TotalTime>
  <Pages>2</Pages>
  <Words>915</Words>
  <Characters>5221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Ericsson</vt:lpstr>
    </vt:vector>
  </TitlesOfParts>
  <Company>LG</Company>
  <LinksUpToDate>false</LinksUpToDate>
  <CharactersWithSpaces>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creator>Geumsan Jo</dc:creator>
  <cp:keywords>LG; TDoc; 3GPP</cp:keywords>
  <cp:lastModifiedBy>LG</cp:lastModifiedBy>
  <cp:revision>27</cp:revision>
  <cp:lastPrinted>2017-09-25T07:27:00Z</cp:lastPrinted>
  <dcterms:created xsi:type="dcterms:W3CDTF">2018-08-06T06:09:00Z</dcterms:created>
  <dcterms:modified xsi:type="dcterms:W3CDTF">2018-09-28T01:10:00Z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